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13F2460" w14:textId="6C20E081" w:rsidR="00CF18F6" w:rsidRPr="00DA0D09" w:rsidRDefault="00CF18F6" w:rsidP="006A7D92">
      <w:pPr>
        <w:ind w:right="-1"/>
        <w:jc w:val="right"/>
        <w:rPr>
          <w:rFonts w:ascii="Dosis" w:hAnsi="Dosis"/>
          <w:sz w:val="21"/>
          <w:szCs w:val="21"/>
        </w:rPr>
      </w:pPr>
      <w:r w:rsidRPr="00DA0D09">
        <w:rPr>
          <w:rFonts w:ascii="Dosis" w:hAnsi="Dosis"/>
          <w:sz w:val="21"/>
          <w:szCs w:val="21"/>
        </w:rPr>
        <w:t xml:space="preserve">Kędzierzyn-Koźle, dnia </w:t>
      </w:r>
      <w:r w:rsidR="00F02506">
        <w:rPr>
          <w:rFonts w:ascii="Dosis" w:hAnsi="Dosis"/>
          <w:sz w:val="21"/>
          <w:szCs w:val="21"/>
        </w:rPr>
        <w:t>27</w:t>
      </w:r>
      <w:r w:rsidRPr="00DA0D09">
        <w:rPr>
          <w:rFonts w:ascii="Dosis" w:hAnsi="Dosis"/>
          <w:sz w:val="21"/>
          <w:szCs w:val="21"/>
        </w:rPr>
        <w:t xml:space="preserve"> </w:t>
      </w:r>
      <w:r w:rsidR="009E0B06">
        <w:rPr>
          <w:rFonts w:ascii="Dosis" w:hAnsi="Dosis"/>
          <w:sz w:val="21"/>
          <w:szCs w:val="21"/>
        </w:rPr>
        <w:t>marca</w:t>
      </w:r>
      <w:r w:rsidRPr="00DA0D09">
        <w:rPr>
          <w:rFonts w:ascii="Dosis" w:hAnsi="Dosis"/>
          <w:sz w:val="21"/>
          <w:szCs w:val="21"/>
        </w:rPr>
        <w:t xml:space="preserve"> 202</w:t>
      </w:r>
      <w:r w:rsidR="00720268">
        <w:rPr>
          <w:rFonts w:ascii="Dosis" w:hAnsi="Dosis"/>
          <w:sz w:val="21"/>
          <w:szCs w:val="21"/>
        </w:rPr>
        <w:t>6</w:t>
      </w:r>
      <w:r w:rsidRPr="00DA0D09">
        <w:rPr>
          <w:rFonts w:ascii="Dosis" w:hAnsi="Dosis"/>
          <w:sz w:val="21"/>
          <w:szCs w:val="21"/>
        </w:rPr>
        <w:t xml:space="preserve">r. </w:t>
      </w:r>
    </w:p>
    <w:p w14:paraId="23306D40" w14:textId="3F8DFD57" w:rsidR="00CF18F6" w:rsidRPr="00DA0D09" w:rsidRDefault="00DA0D09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</w:t>
      </w:r>
      <w:r w:rsidR="00CF18F6"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A</w:t>
      </w:r>
      <w:r w:rsidR="000B5F60">
        <w:rPr>
          <w:rFonts w:ascii="Dosis" w:hAnsi="Dosis" w:cs="Arial"/>
          <w:b/>
          <w:sz w:val="20"/>
        </w:rPr>
        <w:t>Z.MP.</w:t>
      </w:r>
      <w:r w:rsidR="00AB586E">
        <w:rPr>
          <w:rFonts w:ascii="Dosis" w:hAnsi="Dosis" w:cs="Arial"/>
          <w:b/>
          <w:sz w:val="20"/>
        </w:rPr>
        <w:t>164</w:t>
      </w:r>
    </w:p>
    <w:p w14:paraId="13DBECCC" w14:textId="77777777" w:rsidR="00CF18F6" w:rsidRPr="00DA0D09" w:rsidRDefault="00CF18F6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</w:p>
    <w:p w14:paraId="0FD44B6D" w14:textId="77777777" w:rsidR="000B5F60" w:rsidRPr="0092102E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8"/>
          <w:szCs w:val="28"/>
          <w:u w:val="single"/>
        </w:rPr>
      </w:pPr>
      <w:r w:rsidRPr="0092102E">
        <w:rPr>
          <w:rFonts w:ascii="Dosis" w:hAnsi="Dosis" w:cs="Arial"/>
          <w:b/>
          <w:sz w:val="28"/>
          <w:szCs w:val="28"/>
          <w:u w:val="single"/>
        </w:rPr>
        <w:t>OGŁOSZENIE</w:t>
      </w:r>
    </w:p>
    <w:p w14:paraId="12A4C90C" w14:textId="262BCF1F" w:rsidR="000B5F60" w:rsidRPr="0092102E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8"/>
          <w:szCs w:val="28"/>
          <w:u w:val="single"/>
        </w:rPr>
      </w:pPr>
      <w:r w:rsidRPr="0092102E">
        <w:rPr>
          <w:rFonts w:ascii="Dosis" w:hAnsi="Dosis" w:cs="Arial"/>
          <w:b/>
          <w:sz w:val="28"/>
          <w:szCs w:val="28"/>
          <w:u w:val="single"/>
        </w:rPr>
        <w:t>O ZAMÓWIENIU W TRYBIE DO 170 000,00 zł netto</w:t>
      </w:r>
    </w:p>
    <w:p w14:paraId="79B5A399" w14:textId="77777777" w:rsidR="00041F8A" w:rsidRPr="000B5F60" w:rsidRDefault="00041F8A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</w:rPr>
      </w:pPr>
    </w:p>
    <w:p w14:paraId="527BB39B" w14:textId="622DD081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  <w:b/>
        </w:rPr>
      </w:pPr>
      <w:r w:rsidRPr="00ED0CFC">
        <w:rPr>
          <w:rFonts w:ascii="Dosis" w:hAnsi="Dosis" w:cs="Arial"/>
        </w:rPr>
        <w:t xml:space="preserve">Przedmiot zamówienia:  </w:t>
      </w:r>
    </w:p>
    <w:p w14:paraId="30EC2A60" w14:textId="122A4272" w:rsidR="000B5F60" w:rsidRDefault="000B5F60" w:rsidP="00ED0CFC">
      <w:pPr>
        <w:pStyle w:val="Akapitzlist"/>
        <w:spacing w:after="0" w:line="360" w:lineRule="auto"/>
        <w:ind w:left="0" w:right="-1"/>
        <w:jc w:val="both"/>
        <w:rPr>
          <w:rFonts w:ascii="Dosis" w:hAnsi="Dosis"/>
          <w:b/>
        </w:rPr>
      </w:pPr>
      <w:r w:rsidRPr="00ED0CFC">
        <w:rPr>
          <w:rFonts w:ascii="Dosis" w:hAnsi="Dosis" w:cstheme="minorHAnsi"/>
          <w:b/>
        </w:rPr>
        <w:t>„</w:t>
      </w:r>
      <w:r w:rsidR="000A7E66" w:rsidRPr="009E0B06">
        <w:rPr>
          <w:rFonts w:ascii="Dosis" w:hAnsi="Dosis"/>
          <w:b/>
        </w:rPr>
        <w:t>Opracowanie, produkcja i emisja spotów radiowych</w:t>
      </w:r>
      <w:r w:rsidR="000A7E66">
        <w:rPr>
          <w:rFonts w:ascii="Dosis" w:hAnsi="Dosis"/>
          <w:b/>
        </w:rPr>
        <w:t xml:space="preserve"> i audycji radiowych sponsorowanych </w:t>
      </w:r>
      <w:r w:rsidR="000A7E66" w:rsidRPr="009E0B06">
        <w:rPr>
          <w:rFonts w:ascii="Dosis" w:hAnsi="Dosis"/>
          <w:b/>
        </w:rPr>
        <w:t xml:space="preserve"> o zasięgu lokalnym i regionalnym</w:t>
      </w:r>
      <w:r w:rsidR="000A7E66">
        <w:rPr>
          <w:rFonts w:ascii="Dosis" w:hAnsi="Dosis"/>
          <w:b/>
        </w:rPr>
        <w:t xml:space="preserve"> – 3 zadania częściowe”</w:t>
      </w:r>
    </w:p>
    <w:p w14:paraId="7B023FB3" w14:textId="77777777" w:rsidR="000A7E66" w:rsidRPr="00DA3300" w:rsidRDefault="000A7E66" w:rsidP="000A7E66">
      <w:pPr>
        <w:jc w:val="both"/>
        <w:rPr>
          <w:rFonts w:ascii="Dosis" w:hAnsi="Dosis"/>
          <w:b/>
        </w:rPr>
      </w:pPr>
      <w:r w:rsidRPr="00DA3300">
        <w:rPr>
          <w:rFonts w:ascii="Dosis" w:hAnsi="Dosis"/>
          <w:b/>
        </w:rPr>
        <w:t>Zadanie częściowe nr 1 – opracowanie, produkcja i emisja spotów radiowych</w:t>
      </w:r>
      <w:r>
        <w:rPr>
          <w:rFonts w:ascii="Dosis" w:hAnsi="Dosis"/>
          <w:b/>
        </w:rPr>
        <w:t xml:space="preserve"> oraz audycji radiowych sponsorowanych </w:t>
      </w:r>
      <w:r w:rsidRPr="00DA3300">
        <w:rPr>
          <w:rFonts w:ascii="Dosis" w:hAnsi="Dosis"/>
          <w:b/>
        </w:rPr>
        <w:t>o zasięgu lokalnym</w:t>
      </w:r>
      <w:r>
        <w:rPr>
          <w:rFonts w:ascii="Dosis" w:hAnsi="Dosis"/>
          <w:b/>
        </w:rPr>
        <w:t xml:space="preserve"> </w:t>
      </w:r>
      <w:r w:rsidRPr="00DA3300">
        <w:rPr>
          <w:rFonts w:ascii="Dosis" w:hAnsi="Dosis"/>
          <w:b/>
        </w:rPr>
        <w:t>(co najmniej powiat K-Koźle)</w:t>
      </w:r>
    </w:p>
    <w:p w14:paraId="2052C2F8" w14:textId="77777777" w:rsidR="000A7E66" w:rsidRDefault="000A7E66" w:rsidP="000A7E66">
      <w:pPr>
        <w:jc w:val="both"/>
        <w:rPr>
          <w:rFonts w:ascii="Dosis" w:hAnsi="Dosis"/>
          <w:b/>
        </w:rPr>
      </w:pPr>
      <w:r w:rsidRPr="00DA3300">
        <w:rPr>
          <w:rFonts w:ascii="Dosis" w:hAnsi="Dosis"/>
          <w:b/>
        </w:rPr>
        <w:t>Zadanie częściowe nr 2 – opracowanie, produkcja i emisja spotów radiowych o zasięgu regionalnym</w:t>
      </w:r>
      <w:r>
        <w:rPr>
          <w:rFonts w:ascii="Dosis" w:hAnsi="Dosis"/>
          <w:b/>
        </w:rPr>
        <w:t xml:space="preserve"> </w:t>
      </w:r>
      <w:r w:rsidRPr="00DA3300">
        <w:rPr>
          <w:rFonts w:ascii="Dosis" w:hAnsi="Dosis"/>
          <w:b/>
        </w:rPr>
        <w:t>–</w:t>
      </w:r>
      <w:r>
        <w:rPr>
          <w:rFonts w:ascii="Dosis" w:hAnsi="Dosis"/>
          <w:b/>
        </w:rPr>
        <w:t xml:space="preserve"> </w:t>
      </w:r>
      <w:r w:rsidRPr="00DA3300">
        <w:rPr>
          <w:rFonts w:ascii="Dosis" w:hAnsi="Dosis"/>
          <w:b/>
        </w:rPr>
        <w:t xml:space="preserve">dot. województwa opolskiego </w:t>
      </w:r>
    </w:p>
    <w:p w14:paraId="220E7132" w14:textId="77777777" w:rsidR="000A7E66" w:rsidRPr="00DA3300" w:rsidRDefault="000A7E66" w:rsidP="000A7E66">
      <w:pPr>
        <w:jc w:val="both"/>
        <w:rPr>
          <w:rFonts w:ascii="Dosis" w:hAnsi="Dosis"/>
          <w:b/>
        </w:rPr>
      </w:pPr>
      <w:r w:rsidRPr="00DA3300">
        <w:rPr>
          <w:rFonts w:ascii="Dosis" w:hAnsi="Dosis"/>
          <w:b/>
        </w:rPr>
        <w:t xml:space="preserve">Zadanie częściowe nr </w:t>
      </w:r>
      <w:r>
        <w:rPr>
          <w:rFonts w:ascii="Dosis" w:hAnsi="Dosis"/>
          <w:b/>
        </w:rPr>
        <w:t>3</w:t>
      </w:r>
      <w:r w:rsidRPr="00DA3300">
        <w:rPr>
          <w:rFonts w:ascii="Dosis" w:hAnsi="Dosis"/>
          <w:b/>
        </w:rPr>
        <w:t xml:space="preserve"> – opracowanie, produkcja i emisja spotów radiowych</w:t>
      </w:r>
      <w:r w:rsidRPr="000A7E66">
        <w:rPr>
          <w:rFonts w:ascii="Dosis" w:hAnsi="Dosis"/>
          <w:b/>
        </w:rPr>
        <w:t xml:space="preserve"> </w:t>
      </w:r>
      <w:r>
        <w:rPr>
          <w:rFonts w:ascii="Dosis" w:hAnsi="Dosis"/>
          <w:b/>
        </w:rPr>
        <w:t>oraz audycji radiowych sponsorowanych</w:t>
      </w:r>
      <w:r w:rsidRPr="00DA3300">
        <w:rPr>
          <w:rFonts w:ascii="Dosis" w:hAnsi="Dosis"/>
          <w:b/>
        </w:rPr>
        <w:t xml:space="preserve"> o zasięgu </w:t>
      </w:r>
      <w:r>
        <w:rPr>
          <w:rFonts w:ascii="Dosis" w:hAnsi="Dosis"/>
          <w:b/>
        </w:rPr>
        <w:t>wojewódzkim</w:t>
      </w:r>
      <w:r w:rsidRPr="00DA3300">
        <w:rPr>
          <w:rFonts w:ascii="Dosis" w:hAnsi="Dosis"/>
          <w:b/>
        </w:rPr>
        <w:t>–</w:t>
      </w:r>
      <w:r>
        <w:rPr>
          <w:rFonts w:ascii="Dosis" w:hAnsi="Dosis"/>
          <w:b/>
        </w:rPr>
        <w:t xml:space="preserve"> </w:t>
      </w:r>
      <w:r w:rsidRPr="00DA3300">
        <w:rPr>
          <w:rFonts w:ascii="Dosis" w:hAnsi="Dosis"/>
          <w:b/>
        </w:rPr>
        <w:t xml:space="preserve">dot. województwa opolskiego </w:t>
      </w:r>
    </w:p>
    <w:p w14:paraId="767D6630" w14:textId="556E5622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</w:rPr>
      </w:pPr>
      <w:r w:rsidRPr="00ED0CFC">
        <w:rPr>
          <w:rFonts w:ascii="Dosis" w:hAnsi="Dosis" w:cs="Arial"/>
        </w:rPr>
        <w:t>Szczegółowy opis przedmiotu zamówienia</w:t>
      </w:r>
      <w:r w:rsidR="009E0B06" w:rsidRPr="00ED0CFC">
        <w:rPr>
          <w:rFonts w:ascii="Dosis" w:hAnsi="Dosis" w:cs="Arial"/>
        </w:rPr>
        <w:t xml:space="preserve"> (załącznik nr </w:t>
      </w:r>
      <w:r w:rsidR="000A7E66">
        <w:rPr>
          <w:rFonts w:ascii="Dosis" w:hAnsi="Dosis" w:cs="Arial"/>
        </w:rPr>
        <w:t>2</w:t>
      </w:r>
      <w:r w:rsidR="00A21F43">
        <w:rPr>
          <w:rFonts w:ascii="Dosis" w:hAnsi="Dosis" w:cs="Arial"/>
        </w:rPr>
        <w:t>, 3 i 4</w:t>
      </w:r>
      <w:r w:rsidR="009E0B06" w:rsidRPr="00ED0CFC">
        <w:rPr>
          <w:rFonts w:ascii="Dosis" w:hAnsi="Dosis" w:cs="Arial"/>
        </w:rPr>
        <w:t>)</w:t>
      </w:r>
      <w:r w:rsidRPr="00ED0CFC">
        <w:rPr>
          <w:rFonts w:ascii="Dosis" w:hAnsi="Dosis" w:cs="Arial"/>
        </w:rPr>
        <w:t>:</w:t>
      </w:r>
    </w:p>
    <w:p w14:paraId="2EC4C6FA" w14:textId="65E42E7D" w:rsidR="000A7E66" w:rsidRPr="000A7E66" w:rsidRDefault="000A7E66" w:rsidP="000A7E66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/>
        </w:rPr>
      </w:pPr>
      <w:r w:rsidRPr="000A7E66">
        <w:rPr>
          <w:rFonts w:ascii="Dosis" w:hAnsi="Dosis"/>
          <w:b/>
        </w:rPr>
        <w:t>Zamawiający wymaga, aby każda z powyższych emisji spotów radiowych odbyła się w innym lokalnym/regionalnym/wojewódzkim</w:t>
      </w:r>
      <w:r>
        <w:rPr>
          <w:rFonts w:ascii="Dosis" w:hAnsi="Dosis"/>
          <w:b/>
        </w:rPr>
        <w:t xml:space="preserve"> - </w:t>
      </w:r>
      <w:r w:rsidRPr="000A7E66">
        <w:rPr>
          <w:rFonts w:ascii="Dosis" w:hAnsi="Dosis"/>
          <w:b/>
        </w:rPr>
        <w:t xml:space="preserve"> radiu.</w:t>
      </w:r>
    </w:p>
    <w:p w14:paraId="2C37C3F3" w14:textId="30D40C71" w:rsidR="003D308A" w:rsidRPr="003D308A" w:rsidRDefault="003D308A" w:rsidP="003D308A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/>
        </w:rPr>
      </w:pPr>
      <w:r w:rsidRPr="003D308A">
        <w:rPr>
          <w:rFonts w:ascii="Dosis" w:hAnsi="Dosis"/>
        </w:rPr>
        <w:t xml:space="preserve">Jeżeli wykonawca zaproponuje emisję w jednym medium, jego oferta zostanie odrzucona jako niezgodna z ogłoszeniem. </w:t>
      </w:r>
    </w:p>
    <w:p w14:paraId="3FED0B11" w14:textId="77777777" w:rsidR="009E0B06" w:rsidRPr="00ED0CFC" w:rsidRDefault="000B5F60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/>
        </w:rPr>
      </w:pPr>
      <w:r w:rsidRPr="00ED0CFC">
        <w:rPr>
          <w:rFonts w:ascii="Dosis" w:hAnsi="Dosis"/>
        </w:rPr>
        <w:t xml:space="preserve">Termin realizacji zamówienia : </w:t>
      </w:r>
    </w:p>
    <w:p w14:paraId="6A3FD20B" w14:textId="2C3E4D3E" w:rsidR="009E0B06" w:rsidRPr="00ED0CFC" w:rsidRDefault="009E0B06" w:rsidP="00ED0CFC">
      <w:pPr>
        <w:pStyle w:val="Akapitzlist"/>
        <w:numPr>
          <w:ilvl w:val="0"/>
          <w:numId w:val="14"/>
        </w:numPr>
        <w:spacing w:after="0" w:line="360" w:lineRule="auto"/>
        <w:ind w:left="567" w:right="-1"/>
        <w:jc w:val="both"/>
        <w:rPr>
          <w:rFonts w:ascii="Dosis" w:hAnsi="Dosis"/>
        </w:rPr>
      </w:pPr>
      <w:r w:rsidRPr="00ED0CFC">
        <w:rPr>
          <w:rFonts w:ascii="Dosis" w:hAnsi="Dosis"/>
        </w:rPr>
        <w:t>Produkcja spotów: 14 dni od  dnia otrzymania zlecenia na przygotowanie ostatecznej wersji spotu uzgodnionej z Zamawiającym;</w:t>
      </w:r>
    </w:p>
    <w:p w14:paraId="2D69ECAE" w14:textId="0EB0B24E" w:rsidR="009E0B06" w:rsidRDefault="009E0B06" w:rsidP="00ED0CFC">
      <w:pPr>
        <w:pStyle w:val="Akapitzlist"/>
        <w:numPr>
          <w:ilvl w:val="0"/>
          <w:numId w:val="14"/>
        </w:numPr>
        <w:spacing w:after="0" w:line="360" w:lineRule="auto"/>
        <w:ind w:left="567" w:right="-1"/>
        <w:jc w:val="both"/>
        <w:rPr>
          <w:rFonts w:ascii="Dosis" w:hAnsi="Dosis"/>
        </w:rPr>
      </w:pPr>
      <w:r w:rsidRPr="00ED0CFC">
        <w:rPr>
          <w:rFonts w:ascii="Dosis" w:hAnsi="Dosis"/>
        </w:rPr>
        <w:t>Emisja spotów: od dnia zatwierdzenia spotu do 30.06.2026 r.</w:t>
      </w:r>
    </w:p>
    <w:p w14:paraId="04A15CD3" w14:textId="62495725" w:rsidR="00A21F43" w:rsidRPr="00ED0CFC" w:rsidRDefault="00A21F43" w:rsidP="00ED0CFC">
      <w:pPr>
        <w:pStyle w:val="Akapitzlist"/>
        <w:numPr>
          <w:ilvl w:val="0"/>
          <w:numId w:val="14"/>
        </w:numPr>
        <w:spacing w:after="0" w:line="360" w:lineRule="auto"/>
        <w:ind w:left="567" w:right="-1"/>
        <w:jc w:val="both"/>
        <w:rPr>
          <w:rFonts w:ascii="Dosis" w:hAnsi="Dosis"/>
        </w:rPr>
      </w:pPr>
      <w:r>
        <w:rPr>
          <w:rFonts w:ascii="Dosis" w:hAnsi="Dosis"/>
        </w:rPr>
        <w:t>Produkcja i emisja audycji radiowej sponsorowanej: do 30 dni od dnia otrzymania zlecenia.</w:t>
      </w:r>
    </w:p>
    <w:p w14:paraId="3695F88A" w14:textId="77777777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</w:rPr>
      </w:pPr>
      <w:r w:rsidRPr="00ED0CFC">
        <w:rPr>
          <w:rFonts w:ascii="Dosis" w:hAnsi="Dosis" w:cs="Arial"/>
          <w:bCs/>
        </w:rPr>
        <w:t>Zamawiający:</w:t>
      </w:r>
    </w:p>
    <w:p w14:paraId="326C8D64" w14:textId="77777777" w:rsidR="00CF18F6" w:rsidRPr="00ED0CFC" w:rsidRDefault="00CF18F6" w:rsidP="00ED0CFC">
      <w:pPr>
        <w:pStyle w:val="Tekstpodstawowy"/>
        <w:tabs>
          <w:tab w:val="left" w:pos="284"/>
        </w:tabs>
        <w:spacing w:line="360" w:lineRule="auto"/>
        <w:ind w:right="-1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>Samodzielny Publiczny Zespół Opieki Zdrowotnej w Kędzierzynie – Koźlu</w:t>
      </w:r>
    </w:p>
    <w:p w14:paraId="09790535" w14:textId="77777777" w:rsidR="00CF18F6" w:rsidRPr="00ED0CFC" w:rsidRDefault="00CF18F6" w:rsidP="00ED0CFC">
      <w:pPr>
        <w:pStyle w:val="Tekstpodstawowy"/>
        <w:tabs>
          <w:tab w:val="left" w:pos="284"/>
        </w:tabs>
        <w:spacing w:line="360" w:lineRule="auto"/>
        <w:ind w:right="-1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 xml:space="preserve"> ul. 24 Kwietnia 5, 47-200 Kędzierzyn - Koźle</w:t>
      </w:r>
    </w:p>
    <w:p w14:paraId="7CCE4EAC" w14:textId="257515C4" w:rsidR="00720268" w:rsidRPr="00ED0CFC" w:rsidRDefault="00720268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 xml:space="preserve">Osobami ze strony zamawiającego upoważnionymi do kontaktowania się z wykonawcami, </w:t>
      </w:r>
      <w:r w:rsidR="009E0B06" w:rsidRPr="00ED0CFC">
        <w:rPr>
          <w:rFonts w:ascii="Dosis" w:hAnsi="Dosis" w:cs="Calibri"/>
          <w:szCs w:val="22"/>
        </w:rPr>
        <w:t>jest</w:t>
      </w:r>
      <w:r w:rsidRPr="00ED0CFC">
        <w:rPr>
          <w:rFonts w:ascii="Dosis" w:hAnsi="Dosis" w:cs="Calibri"/>
          <w:szCs w:val="22"/>
        </w:rPr>
        <w:t xml:space="preserve">: </w:t>
      </w:r>
      <w:r w:rsidRPr="00ED0CFC">
        <w:rPr>
          <w:rFonts w:ascii="Dosis" w:hAnsi="Dosis" w:cs="Calibri"/>
          <w:szCs w:val="22"/>
        </w:rPr>
        <w:br/>
      </w:r>
      <w:r w:rsidR="00A21F43">
        <w:rPr>
          <w:rFonts w:ascii="Dosis" w:hAnsi="Dosis" w:cs="Calibri"/>
          <w:szCs w:val="22"/>
        </w:rPr>
        <w:t>Magda</w:t>
      </w:r>
      <w:r w:rsidR="000B5F60" w:rsidRPr="00ED0CFC">
        <w:rPr>
          <w:rFonts w:ascii="Dosis" w:hAnsi="Dosis" w:cs="Calibri"/>
          <w:szCs w:val="22"/>
        </w:rPr>
        <w:t xml:space="preserve"> </w:t>
      </w:r>
      <w:r w:rsidR="009E0B06" w:rsidRPr="00ED0CFC">
        <w:rPr>
          <w:rFonts w:ascii="Dosis" w:hAnsi="Dosis" w:cs="Calibri"/>
          <w:szCs w:val="22"/>
        </w:rPr>
        <w:t>Giczewska</w:t>
      </w:r>
      <w:r w:rsidRPr="00ED0CFC">
        <w:rPr>
          <w:rFonts w:ascii="Dosis" w:hAnsi="Dosis" w:cs="Calibri"/>
          <w:szCs w:val="22"/>
        </w:rPr>
        <w:t xml:space="preserve"> tel. </w:t>
      </w:r>
      <w:r w:rsidR="006A7D92" w:rsidRPr="00ED0CFC">
        <w:rPr>
          <w:rStyle w:val="normalny-h1"/>
          <w:rFonts w:ascii="Dosis" w:eastAsiaTheme="majorEastAsia" w:hAnsi="Dosis" w:cstheme="minorHAnsi"/>
        </w:rPr>
        <w:t>888 368 872</w:t>
      </w:r>
      <w:r w:rsidR="006A7D92" w:rsidRPr="00ED0CFC">
        <w:rPr>
          <w:rStyle w:val="normalny-h1"/>
          <w:rFonts w:ascii="Dosis" w:eastAsiaTheme="majorEastAsia" w:hAnsi="Dosis" w:cstheme="minorHAnsi"/>
          <w:b/>
        </w:rPr>
        <w:t xml:space="preserve"> </w:t>
      </w:r>
      <w:r w:rsidRPr="00ED0CFC">
        <w:rPr>
          <w:rFonts w:ascii="Dosis" w:hAnsi="Dosis" w:cs="Calibri"/>
          <w:szCs w:val="22"/>
        </w:rPr>
        <w:t>w godzinach pracy Zamawiającego tj. 7:00 - 14:35.</w:t>
      </w:r>
    </w:p>
    <w:p w14:paraId="43D6BB55" w14:textId="4D84B317" w:rsidR="00041F8A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 xml:space="preserve">Zamawiający </w:t>
      </w:r>
      <w:r w:rsidR="006A7D92" w:rsidRPr="00ED0CFC">
        <w:rPr>
          <w:rFonts w:ascii="Dosis" w:hAnsi="Dosis" w:cs="Calibri"/>
          <w:szCs w:val="22"/>
        </w:rPr>
        <w:t xml:space="preserve">nie </w:t>
      </w:r>
      <w:r w:rsidRPr="00ED0CFC">
        <w:rPr>
          <w:rFonts w:ascii="Dosis" w:hAnsi="Dosis" w:cs="Calibri"/>
          <w:szCs w:val="22"/>
        </w:rPr>
        <w:t>dopuszcza możliwoś</w:t>
      </w:r>
      <w:r w:rsidR="006A7D92" w:rsidRPr="00ED0CFC">
        <w:rPr>
          <w:rFonts w:ascii="Dosis" w:hAnsi="Dosis" w:cs="Calibri"/>
          <w:szCs w:val="22"/>
        </w:rPr>
        <w:t>ci</w:t>
      </w:r>
      <w:r w:rsidRPr="00ED0CFC">
        <w:rPr>
          <w:rFonts w:ascii="Dosis" w:hAnsi="Dosis" w:cs="Calibri"/>
          <w:szCs w:val="22"/>
        </w:rPr>
        <w:t xml:space="preserve"> składania ofert wariantowych lub częściowych.</w:t>
      </w:r>
    </w:p>
    <w:p w14:paraId="395266C9" w14:textId="27FD84A7" w:rsidR="00DA0D09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lastRenderedPageBreak/>
        <w:t>Wszelkie oświadczenia, wnioski, zawiadomienia oraz informacje Zamawiający i Wykonawcy przekazują za pomocą platformy zakupowej. W przypadku awarii platformy zakupowej dopuszcza się komunikację z Zamawiającym za pomocą poczty  elektronicznej na adres:</w:t>
      </w:r>
      <w:r w:rsidRPr="00ED0CFC">
        <w:rPr>
          <w:rFonts w:ascii="Dosis" w:hAnsi="Dosis" w:cs="Calibri"/>
          <w:bCs/>
          <w:szCs w:val="22"/>
        </w:rPr>
        <w:t xml:space="preserve"> </w:t>
      </w:r>
      <w:hyperlink r:id="rId8" w:history="1">
        <w:r w:rsidR="00041F8A" w:rsidRPr="00ED0CFC">
          <w:rPr>
            <w:rStyle w:val="Hipercze"/>
            <w:rFonts w:ascii="Dosis" w:eastAsiaTheme="majorEastAsia" w:hAnsi="Dosis" w:cs="Calibri"/>
            <w:b/>
            <w:szCs w:val="22"/>
            <w:lang w:val="de-DE"/>
          </w:rPr>
          <w:t>zaopatrzenie@e-szpital.eu.</w:t>
        </w:r>
      </w:hyperlink>
    </w:p>
    <w:p w14:paraId="293DFCE5" w14:textId="12A63749" w:rsidR="00DA0D09" w:rsidRPr="0007381E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eastAsiaTheme="majorEastAsia" w:hAnsi="Dosis" w:cs="Calibri"/>
          <w:b/>
          <w:color w:val="FF0000"/>
          <w:szCs w:val="22"/>
          <w:u w:val="single"/>
        </w:rPr>
      </w:pPr>
      <w:bookmarkStart w:id="0" w:name="_Hlk223431034"/>
      <w:r w:rsidRPr="00ED0CFC">
        <w:rPr>
          <w:rFonts w:ascii="Dosis" w:hAnsi="Dosis" w:cs="Calibri"/>
          <w:szCs w:val="22"/>
        </w:rPr>
        <w:t xml:space="preserve">Wykonawca może zwrócić się do Zamawiającego z </w:t>
      </w:r>
      <w:bookmarkEnd w:id="0"/>
      <w:r w:rsidRPr="00ED0CFC">
        <w:rPr>
          <w:rFonts w:ascii="Dosis" w:hAnsi="Dosis" w:cs="Calibri"/>
          <w:szCs w:val="22"/>
        </w:rPr>
        <w:t>zapytaniem dotyczącym treści ogłoszenia</w:t>
      </w:r>
      <w:r w:rsidRPr="00ED0CFC">
        <w:rPr>
          <w:rFonts w:ascii="Dosis" w:hAnsi="Dosis" w:cs="Calibri"/>
          <w:szCs w:val="22"/>
        </w:rPr>
        <w:br/>
        <w:t>o zamówieniu.</w:t>
      </w:r>
    </w:p>
    <w:p w14:paraId="0DA39808" w14:textId="6155B09C" w:rsidR="0007381E" w:rsidRPr="00ED0CFC" w:rsidRDefault="0007381E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Style w:val="Hipercze"/>
          <w:rFonts w:ascii="Dosis" w:eastAsiaTheme="majorEastAsia" w:hAnsi="Dosis" w:cs="Calibri"/>
          <w:b/>
          <w:color w:val="FF0000"/>
          <w:szCs w:val="22"/>
        </w:rPr>
      </w:pPr>
      <w:r w:rsidRPr="00ED0CFC">
        <w:rPr>
          <w:rFonts w:ascii="Dosis" w:hAnsi="Dosis" w:cs="Calibri"/>
          <w:szCs w:val="22"/>
        </w:rPr>
        <w:t>Wykonawca może zwrócić się do Zamawiającego z</w:t>
      </w:r>
      <w:r>
        <w:rPr>
          <w:rFonts w:ascii="Dosis" w:hAnsi="Dosis" w:cs="Calibri"/>
          <w:szCs w:val="22"/>
        </w:rPr>
        <w:t xml:space="preserve"> prośbą o udokumentowanie doświadczenia.</w:t>
      </w:r>
    </w:p>
    <w:p w14:paraId="5A6D92EE" w14:textId="77777777" w:rsidR="00DA0D09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iCs/>
          <w:szCs w:val="22"/>
        </w:rPr>
        <w:t>Zamawiający dopuszcza możliwość prowadzenia między Zamawiającym, a Wykonawcą negocjacji dotyczących złożonej oferty oraz dokonywanie jej zmiany.</w:t>
      </w:r>
    </w:p>
    <w:p w14:paraId="01391C20" w14:textId="77777777" w:rsidR="00DA0D09" w:rsidRPr="00ED0CFC" w:rsidRDefault="00DA0D09" w:rsidP="00ED0CFC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0" w:right="-1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u w:val="single"/>
        </w:rPr>
        <w:t>Przygotowanie oferty</w:t>
      </w:r>
      <w:r w:rsidRPr="00ED0CFC">
        <w:rPr>
          <w:rFonts w:ascii="Dosis" w:hAnsi="Dosis" w:cs="Calibri"/>
        </w:rPr>
        <w:t>:</w:t>
      </w:r>
    </w:p>
    <w:p w14:paraId="06F89F31" w14:textId="77777777" w:rsidR="00DA0D09" w:rsidRPr="00ED0CFC" w:rsidRDefault="00DA0D09" w:rsidP="00ED0CFC">
      <w:pPr>
        <w:tabs>
          <w:tab w:val="left" w:pos="284"/>
          <w:tab w:val="left" w:pos="9498"/>
        </w:tabs>
        <w:spacing w:line="360" w:lineRule="auto"/>
        <w:ind w:right="-1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t xml:space="preserve">Wykonawca może złożyć jedną ofertę. </w:t>
      </w:r>
      <w:r w:rsidRPr="00ED0CFC">
        <w:rPr>
          <w:rFonts w:ascii="Dosis" w:hAnsi="Dosis" w:cs="Calibri"/>
          <w:b/>
        </w:rPr>
        <w:t>Zamawiający wymaga złożenia oferty drogą elektroniczną</w:t>
      </w:r>
      <w:r w:rsidRPr="00ED0CFC">
        <w:rPr>
          <w:rFonts w:ascii="Dosis" w:hAnsi="Dosis" w:cs="Calibri"/>
        </w:rPr>
        <w:t xml:space="preserve">. </w:t>
      </w:r>
    </w:p>
    <w:p w14:paraId="120F5D2D" w14:textId="5B6FEE9E" w:rsidR="00DA0D09" w:rsidRPr="00ED0CFC" w:rsidRDefault="00DA0D09" w:rsidP="00ED0CFC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0" w:right="-1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t xml:space="preserve">Ofertę można składać za pomocą platformy zakupowej: </w:t>
      </w:r>
      <w:hyperlink r:id="rId9" w:history="1">
        <w:r w:rsidRPr="00ED0CFC">
          <w:rPr>
            <w:rStyle w:val="Hipercze"/>
            <w:rFonts w:ascii="Dosis" w:hAnsi="Dosis" w:cs="Calibri"/>
            <w:b/>
          </w:rPr>
          <w:t>https://platformazakupowa.pl/pn/spzoz_kedzierzynkozle/proceedings</w:t>
        </w:r>
      </w:hyperlink>
      <w:r w:rsidRPr="00ED0CFC">
        <w:rPr>
          <w:rFonts w:ascii="Dosis" w:hAnsi="Dosis" w:cs="Calibri"/>
        </w:rPr>
        <w:t xml:space="preserve"> </w:t>
      </w:r>
    </w:p>
    <w:p w14:paraId="72764F04" w14:textId="3F9BB8C3" w:rsidR="00DA0D09" w:rsidRPr="0013380D" w:rsidRDefault="00DA0D09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color w:val="000000"/>
        </w:rPr>
        <w:t xml:space="preserve">Termin składania ofert upływa w dniu </w:t>
      </w:r>
      <w:r w:rsidRPr="00ED0CFC">
        <w:rPr>
          <w:rFonts w:ascii="Dosis" w:hAnsi="Dosis" w:cs="Calibri"/>
          <w:b/>
          <w:color w:val="0000FF"/>
          <w:u w:val="single"/>
        </w:rPr>
        <w:t xml:space="preserve"> 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0</w:t>
      </w:r>
      <w:r w:rsidR="00A86C04" w:rsidRPr="0013380D">
        <w:rPr>
          <w:rFonts w:ascii="Dosis" w:hAnsi="Dosis" w:cs="Calibri"/>
          <w:b/>
          <w:sz w:val="24"/>
          <w:szCs w:val="24"/>
          <w:u w:val="single"/>
        </w:rPr>
        <w:t>3</w:t>
      </w:r>
      <w:r w:rsidRPr="0013380D">
        <w:rPr>
          <w:rFonts w:ascii="Dosis" w:hAnsi="Dosis" w:cs="Calibri"/>
          <w:b/>
          <w:sz w:val="24"/>
          <w:szCs w:val="24"/>
          <w:u w:val="single"/>
        </w:rPr>
        <w:t>-0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4</w:t>
      </w:r>
      <w:r w:rsidRPr="0013380D">
        <w:rPr>
          <w:rFonts w:ascii="Dosis" w:hAnsi="Dosis" w:cs="Calibri"/>
          <w:b/>
          <w:sz w:val="24"/>
          <w:szCs w:val="24"/>
          <w:u w:val="single"/>
        </w:rPr>
        <w:t>-202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6</w:t>
      </w:r>
      <w:r w:rsidRPr="0013380D">
        <w:rPr>
          <w:rFonts w:ascii="Dosis" w:hAnsi="Dosis" w:cs="Calibri"/>
          <w:b/>
          <w:bCs/>
          <w:sz w:val="24"/>
          <w:szCs w:val="24"/>
          <w:u w:val="single"/>
        </w:rPr>
        <w:t xml:space="preserve">r. o godzina </w:t>
      </w:r>
      <w:r w:rsidR="00720268" w:rsidRPr="0013380D">
        <w:rPr>
          <w:rFonts w:ascii="Dosis" w:hAnsi="Dosis" w:cs="Calibri"/>
          <w:b/>
          <w:bCs/>
          <w:sz w:val="24"/>
          <w:szCs w:val="24"/>
          <w:u w:val="single"/>
        </w:rPr>
        <w:t>10</w:t>
      </w:r>
      <w:r w:rsidRPr="0013380D">
        <w:rPr>
          <w:rFonts w:ascii="Dosis" w:hAnsi="Dosis" w:cs="Calibri"/>
          <w:b/>
          <w:bCs/>
          <w:sz w:val="24"/>
          <w:szCs w:val="24"/>
          <w:u w:val="single"/>
        </w:rPr>
        <w:t>:00.</w:t>
      </w:r>
    </w:p>
    <w:p w14:paraId="5E57E6D2" w14:textId="77777777" w:rsidR="002B73AC" w:rsidRPr="002B73AC" w:rsidRDefault="00DA0D09" w:rsidP="002B73A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13380D">
        <w:rPr>
          <w:rFonts w:ascii="Dosis" w:hAnsi="Dosis" w:cs="Calibri"/>
        </w:rPr>
        <w:t xml:space="preserve">Otwarcie ofert nastąpi w dniu 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0</w:t>
      </w:r>
      <w:r w:rsidR="00A86C04" w:rsidRPr="0013380D">
        <w:rPr>
          <w:rFonts w:ascii="Dosis" w:hAnsi="Dosis" w:cs="Calibri"/>
          <w:b/>
          <w:sz w:val="24"/>
          <w:szCs w:val="24"/>
          <w:u w:val="single"/>
        </w:rPr>
        <w:t>3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-0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4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-2026</w:t>
      </w:r>
      <w:r w:rsidR="00720268" w:rsidRPr="0013380D">
        <w:rPr>
          <w:rFonts w:ascii="Dosis" w:hAnsi="Dosis" w:cs="Calibri"/>
          <w:b/>
          <w:bCs/>
          <w:sz w:val="24"/>
          <w:szCs w:val="24"/>
          <w:u w:val="single"/>
        </w:rPr>
        <w:t>r. o godzina 10:05</w:t>
      </w:r>
      <w:r w:rsidR="00720268" w:rsidRPr="0013380D">
        <w:rPr>
          <w:rFonts w:ascii="Dosis" w:hAnsi="Dosis" w:cs="Calibri"/>
          <w:b/>
          <w:bCs/>
          <w:u w:val="single"/>
        </w:rPr>
        <w:t xml:space="preserve"> </w:t>
      </w:r>
      <w:r w:rsidR="002B73AC">
        <w:rPr>
          <w:rFonts w:ascii="Dosis" w:hAnsi="Dosis" w:cs="Calibri"/>
          <w:color w:val="000000"/>
        </w:rPr>
        <w:t>w siedzibie Zamawiające</w:t>
      </w:r>
      <w:r w:rsidR="002B73AC">
        <w:rPr>
          <w:rFonts w:ascii="Dosis" w:hAnsi="Dosis" w:cs="Calibri"/>
          <w:color w:val="000000"/>
        </w:rPr>
        <w:softHyphen/>
        <w:t>go</w:t>
      </w:r>
    </w:p>
    <w:p w14:paraId="20E09C7E" w14:textId="77777777" w:rsidR="002B73AC" w:rsidRPr="002B73AC" w:rsidRDefault="002B73AC" w:rsidP="002B73AC">
      <w:pPr>
        <w:pStyle w:val="Akapitzlist"/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2B73AC">
        <w:rPr>
          <w:rFonts w:ascii="Dosis" w:hAnsi="Dosis"/>
          <w:b/>
          <w:bCs/>
        </w:rPr>
        <w:t>Warunki udziału w postępowaniu</w:t>
      </w:r>
    </w:p>
    <w:p w14:paraId="484A3080" w14:textId="63E05853" w:rsidR="002B73AC" w:rsidRPr="002B73AC" w:rsidRDefault="002B73AC" w:rsidP="002B73A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2B73AC">
        <w:rPr>
          <w:rFonts w:ascii="Dosis" w:hAnsi="Dosis"/>
        </w:rPr>
        <w:t>O udzielenie zamówienia mogą ubiegać się wykonawcy, którzy:</w:t>
      </w:r>
    </w:p>
    <w:p w14:paraId="61337F3B" w14:textId="386BDC70" w:rsidR="002B73AC" w:rsidRPr="002B73AC" w:rsidRDefault="002B73AC" w:rsidP="002B73AC">
      <w:pPr>
        <w:pStyle w:val="Akapitzlist"/>
        <w:numPr>
          <w:ilvl w:val="0"/>
          <w:numId w:val="28"/>
        </w:numPr>
        <w:rPr>
          <w:rFonts w:ascii="Dosis" w:hAnsi="Dosis"/>
        </w:rPr>
      </w:pPr>
      <w:r w:rsidRPr="002B73AC">
        <w:rPr>
          <w:rFonts w:ascii="Dosis" w:hAnsi="Dosis"/>
        </w:rPr>
        <w:t>posiadają doświadczenie w realizacji podobnych usług,</w:t>
      </w:r>
    </w:p>
    <w:p w14:paraId="68B7F27B" w14:textId="16FE5E29" w:rsidR="002B73AC" w:rsidRDefault="002B73AC" w:rsidP="002B73AC">
      <w:pPr>
        <w:numPr>
          <w:ilvl w:val="0"/>
          <w:numId w:val="28"/>
        </w:numPr>
        <w:rPr>
          <w:rFonts w:ascii="Dosis" w:hAnsi="Dosis"/>
        </w:rPr>
      </w:pPr>
      <w:r w:rsidRPr="00DA3300">
        <w:rPr>
          <w:rFonts w:ascii="Dosis" w:hAnsi="Dosis"/>
        </w:rPr>
        <w:t>dysponują potencjałem technicznym i kadrowym umożliwiającym wykonanie zamówienia.</w:t>
      </w:r>
    </w:p>
    <w:p w14:paraId="0730A5F0" w14:textId="77777777" w:rsidR="002B73AC" w:rsidRDefault="00DA0D09" w:rsidP="002B73AC">
      <w:pPr>
        <w:pStyle w:val="Akapitzlist"/>
        <w:numPr>
          <w:ilvl w:val="0"/>
          <w:numId w:val="3"/>
        </w:numPr>
        <w:rPr>
          <w:rFonts w:ascii="Dosis" w:hAnsi="Dosis"/>
        </w:rPr>
      </w:pPr>
      <w:r w:rsidRPr="002B73AC">
        <w:rPr>
          <w:rFonts w:ascii="Dosis" w:hAnsi="Dosis" w:cs="Calibri"/>
        </w:rPr>
        <w:t xml:space="preserve">Kryterium oceny ofert: </w:t>
      </w:r>
      <w:r w:rsidRPr="002B73AC">
        <w:rPr>
          <w:rFonts w:ascii="Dosis" w:hAnsi="Dosis" w:cs="Calibri"/>
          <w:b/>
        </w:rPr>
        <w:t>cena 100%.</w:t>
      </w:r>
    </w:p>
    <w:p w14:paraId="0FB915B8" w14:textId="705A9883" w:rsidR="00DA0D09" w:rsidRPr="002B73AC" w:rsidRDefault="00DA0D09" w:rsidP="002B73AC">
      <w:pPr>
        <w:pStyle w:val="Akapitzlist"/>
        <w:numPr>
          <w:ilvl w:val="0"/>
          <w:numId w:val="3"/>
        </w:numPr>
        <w:rPr>
          <w:rFonts w:ascii="Dosis" w:hAnsi="Dosis"/>
        </w:rPr>
      </w:pPr>
      <w:r w:rsidRPr="002B73AC">
        <w:rPr>
          <w:rFonts w:ascii="Dosis" w:hAnsi="Dosis" w:cs="Calibri"/>
          <w:b/>
          <w:u w:val="single"/>
        </w:rPr>
        <w:t xml:space="preserve">Wymagane dokumenty, jakie należy dołączyć składając ofertę: </w:t>
      </w:r>
    </w:p>
    <w:p w14:paraId="4A82EE4A" w14:textId="58B9265F" w:rsidR="00DA0D09" w:rsidRPr="00ED0CFC" w:rsidRDefault="00DA0D09" w:rsidP="00ED0CFC">
      <w:pPr>
        <w:pStyle w:val="Akapitzlist"/>
        <w:numPr>
          <w:ilvl w:val="0"/>
          <w:numId w:val="4"/>
        </w:numPr>
        <w:spacing w:after="0" w:line="360" w:lineRule="auto"/>
        <w:ind w:left="0" w:right="-1" w:firstLine="426"/>
        <w:jc w:val="both"/>
        <w:rPr>
          <w:rFonts w:ascii="Dosis" w:hAnsi="Dosis" w:cs="Calibri"/>
          <w:b/>
          <w:u w:val="single"/>
        </w:rPr>
      </w:pPr>
      <w:r w:rsidRPr="00ED0CFC">
        <w:rPr>
          <w:rFonts w:ascii="Dosis" w:hAnsi="Dosis" w:cs="Calibri"/>
          <w:b/>
        </w:rPr>
        <w:t>Wypełniony formularz ofertowy (wzór stanowi załącznik nr 1)</w:t>
      </w:r>
      <w:r w:rsidR="00ED0CFC" w:rsidRPr="00ED0CFC">
        <w:rPr>
          <w:rFonts w:ascii="Dosis" w:hAnsi="Dosis" w:cs="Calibri"/>
          <w:b/>
        </w:rPr>
        <w:t>;</w:t>
      </w:r>
    </w:p>
    <w:p w14:paraId="0E52A027" w14:textId="16789445" w:rsidR="00B25448" w:rsidRPr="00ED0CFC" w:rsidRDefault="00B25448" w:rsidP="00ED0CFC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2ADCE2C6" w14:textId="77777777" w:rsidR="00B25448" w:rsidRPr="00ED0CFC" w:rsidRDefault="00B25448" w:rsidP="00ED0CFC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42C2F30F" w14:textId="77777777" w:rsidR="00DA0D09" w:rsidRPr="00ED0CFC" w:rsidRDefault="00DA0D09" w:rsidP="00ED0CFC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4BF363F6" w14:textId="77777777" w:rsidR="00DA0D09" w:rsidRPr="00ED0CFC" w:rsidRDefault="00DA0D09" w:rsidP="00ED0CFC">
      <w:pPr>
        <w:spacing w:line="276" w:lineRule="auto"/>
        <w:ind w:right="-1" w:firstLine="708"/>
        <w:jc w:val="right"/>
        <w:rPr>
          <w:rFonts w:ascii="Dosis" w:hAnsi="Dosis" w:cs="Arial"/>
          <w:sz w:val="20"/>
        </w:rPr>
      </w:pPr>
      <w:r w:rsidRPr="00ED0CFC">
        <w:rPr>
          <w:rFonts w:ascii="Dosis" w:hAnsi="Dosis" w:cs="Arial"/>
          <w:sz w:val="20"/>
        </w:rPr>
        <w:t>………………………………………………………………</w:t>
      </w:r>
    </w:p>
    <w:p w14:paraId="534EA238" w14:textId="77777777" w:rsidR="00DA0D09" w:rsidRPr="00ED0CFC" w:rsidRDefault="00DA0D09" w:rsidP="00ED0CFC">
      <w:pPr>
        <w:spacing w:line="276" w:lineRule="auto"/>
        <w:ind w:right="-1" w:firstLine="709"/>
        <w:jc w:val="right"/>
        <w:rPr>
          <w:rFonts w:ascii="Dosis" w:hAnsi="Dosis" w:cs="Arial"/>
          <w:sz w:val="16"/>
          <w:szCs w:val="16"/>
        </w:rPr>
      </w:pPr>
      <w:r w:rsidRPr="00ED0CFC">
        <w:rPr>
          <w:rFonts w:ascii="Dosis" w:hAnsi="Dosis" w:cs="Arial"/>
          <w:sz w:val="16"/>
          <w:szCs w:val="16"/>
        </w:rPr>
        <w:t>Podpis Kierownika Zamawiającego</w:t>
      </w:r>
    </w:p>
    <w:p w14:paraId="7A1E4729" w14:textId="77777777" w:rsidR="00CF18F6" w:rsidRPr="00ED0CFC" w:rsidRDefault="00CF18F6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769CF497" w14:textId="77777777" w:rsidR="00CF18F6" w:rsidRPr="00ED0CFC" w:rsidRDefault="00CF18F6" w:rsidP="00ED0CFC">
      <w:pPr>
        <w:spacing w:line="276" w:lineRule="auto"/>
        <w:ind w:right="-1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>Załączniki:</w:t>
      </w:r>
    </w:p>
    <w:p w14:paraId="4C7A36E3" w14:textId="7BFBDCAC" w:rsidR="00CF18F6" w:rsidRDefault="00CF18F6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 xml:space="preserve">Formularz ofertowy  - załącznik nr </w:t>
      </w:r>
      <w:r w:rsidR="00041F8A" w:rsidRPr="00ED0CFC">
        <w:rPr>
          <w:rFonts w:ascii="Dosis" w:hAnsi="Dosis" w:cs="Arial"/>
          <w:sz w:val="18"/>
          <w:szCs w:val="18"/>
        </w:rPr>
        <w:t>1</w:t>
      </w:r>
      <w:r w:rsidRPr="00ED0CFC">
        <w:rPr>
          <w:rFonts w:ascii="Dosis" w:hAnsi="Dosis" w:cs="Arial"/>
          <w:sz w:val="18"/>
          <w:szCs w:val="18"/>
        </w:rPr>
        <w:t>;</w:t>
      </w:r>
    </w:p>
    <w:p w14:paraId="0EA110A7" w14:textId="6BDF84EA" w:rsidR="000A7E66" w:rsidRDefault="00ED0CFC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>
        <w:rPr>
          <w:rFonts w:ascii="Dosis" w:hAnsi="Dosis" w:cs="Arial"/>
          <w:sz w:val="18"/>
          <w:szCs w:val="18"/>
        </w:rPr>
        <w:t>Szczegółowy opis przedmiotu zamówienia –</w:t>
      </w:r>
      <w:r w:rsidR="003D308A">
        <w:rPr>
          <w:rFonts w:ascii="Dosis" w:hAnsi="Dosis" w:cs="Arial"/>
          <w:sz w:val="18"/>
          <w:szCs w:val="18"/>
        </w:rPr>
        <w:t xml:space="preserve"> załącznik nr 2</w:t>
      </w:r>
      <w:r w:rsidR="00D82203">
        <w:rPr>
          <w:rFonts w:ascii="Dosis" w:hAnsi="Dosis" w:cs="Arial"/>
          <w:sz w:val="18"/>
          <w:szCs w:val="18"/>
        </w:rPr>
        <w:t>, 3 i 4</w:t>
      </w:r>
    </w:p>
    <w:p w14:paraId="222826CD" w14:textId="79654316" w:rsidR="000A7E66" w:rsidRDefault="000A7E66" w:rsidP="000A7E66">
      <w:pPr>
        <w:rPr>
          <w:rFonts w:ascii="Dosis" w:hAnsi="Dosis" w:cs="Arial"/>
          <w:sz w:val="18"/>
          <w:szCs w:val="18"/>
        </w:rPr>
      </w:pPr>
    </w:p>
    <w:p w14:paraId="717806DC" w14:textId="117D677C" w:rsidR="00CF18F6" w:rsidRPr="002162B7" w:rsidRDefault="00CF18F6" w:rsidP="000A7E66">
      <w:pPr>
        <w:pageBreakBefore/>
        <w:ind w:right="-1"/>
        <w:jc w:val="right"/>
        <w:rPr>
          <w:rFonts w:ascii="Dosis" w:hAnsi="Dosis" w:cs="Arial"/>
          <w:b/>
        </w:rPr>
      </w:pPr>
      <w:r w:rsidRPr="002162B7">
        <w:rPr>
          <w:rFonts w:ascii="Dosis" w:hAnsi="Dosis" w:cs="Arial"/>
          <w:b/>
        </w:rPr>
        <w:lastRenderedPageBreak/>
        <w:t xml:space="preserve">Załącznik nr </w:t>
      </w:r>
      <w:r w:rsidR="00041F8A">
        <w:rPr>
          <w:rFonts w:ascii="Dosis" w:hAnsi="Dosis" w:cs="Arial"/>
          <w:b/>
        </w:rPr>
        <w:t>1</w:t>
      </w:r>
    </w:p>
    <w:p w14:paraId="78CEFE5E" w14:textId="543F66CD" w:rsidR="006A7D92" w:rsidRDefault="006A7D92" w:rsidP="006A7D92">
      <w:pPr>
        <w:ind w:right="-1"/>
        <w:rPr>
          <w:rFonts w:ascii="Dosis" w:hAnsi="Dosis" w:cs="Arial"/>
          <w:b/>
          <w:sz w:val="20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AB586E">
        <w:rPr>
          <w:rFonts w:ascii="Dosis" w:hAnsi="Dosis" w:cs="Arial"/>
          <w:b/>
          <w:sz w:val="20"/>
        </w:rPr>
        <w:t>AZ.MP.164</w:t>
      </w:r>
    </w:p>
    <w:p w14:paraId="356C8A7B" w14:textId="77777777" w:rsidR="00912748" w:rsidRDefault="00912748" w:rsidP="006A7D92">
      <w:pPr>
        <w:ind w:right="-1"/>
        <w:rPr>
          <w:rFonts w:ascii="Dosis" w:hAnsi="Dosis" w:cs="Arial"/>
          <w:b/>
          <w:sz w:val="20"/>
        </w:rPr>
      </w:pPr>
    </w:p>
    <w:p w14:paraId="20095D1D" w14:textId="77777777" w:rsidR="00912748" w:rsidRPr="00DA0D09" w:rsidRDefault="00912748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</w:p>
    <w:tbl>
      <w:tblPr>
        <w:tblW w:w="9812" w:type="dxa"/>
        <w:jc w:val="center"/>
        <w:tblLook w:val="01E0" w:firstRow="1" w:lastRow="1" w:firstColumn="1" w:lastColumn="1" w:noHBand="0" w:noVBand="0"/>
      </w:tblPr>
      <w:tblGrid>
        <w:gridCol w:w="9812"/>
      </w:tblGrid>
      <w:tr w:rsidR="00CF18F6" w:rsidRPr="00DA0D09" w14:paraId="5C2F98AE" w14:textId="77777777" w:rsidTr="0007381E">
        <w:trPr>
          <w:trHeight w:val="1225"/>
          <w:jc w:val="center"/>
        </w:trPr>
        <w:tc>
          <w:tcPr>
            <w:tcW w:w="98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6E6E6"/>
            <w:vAlign w:val="bottom"/>
          </w:tcPr>
          <w:p w14:paraId="34D5A162" w14:textId="77777777" w:rsidR="00CF18F6" w:rsidRPr="00DA0D09" w:rsidRDefault="00CF18F6" w:rsidP="006A7D92">
            <w:pPr>
              <w:spacing w:line="360" w:lineRule="auto"/>
              <w:ind w:right="-1"/>
              <w:jc w:val="center"/>
              <w:rPr>
                <w:rFonts w:ascii="Dosis" w:hAnsi="Dosis" w:cs="Arial"/>
                <w:b/>
                <w:sz w:val="36"/>
                <w:szCs w:val="36"/>
                <w:u w:val="single"/>
              </w:rPr>
            </w:pPr>
            <w:r w:rsidRPr="00DA0D09">
              <w:rPr>
                <w:rFonts w:ascii="Dosis" w:hAnsi="Dosis" w:cs="Arial"/>
                <w:b/>
                <w:sz w:val="36"/>
                <w:szCs w:val="36"/>
                <w:u w:val="single"/>
              </w:rPr>
              <w:t>„OFERTA”</w:t>
            </w:r>
          </w:p>
          <w:p w14:paraId="029D00AD" w14:textId="0EED72CC" w:rsidR="00CF18F6" w:rsidRPr="00041F8A" w:rsidRDefault="00CF18F6" w:rsidP="006A7D92">
            <w:pPr>
              <w:spacing w:line="360" w:lineRule="auto"/>
              <w:ind w:right="-1"/>
              <w:jc w:val="center"/>
              <w:rPr>
                <w:rFonts w:ascii="Dosis" w:hAnsi="Dosis" w:cs="Calibri"/>
                <w:b/>
                <w:sz w:val="24"/>
                <w:szCs w:val="24"/>
              </w:rPr>
            </w:pPr>
            <w:r w:rsidRPr="00041F8A">
              <w:rPr>
                <w:rFonts w:ascii="Dosis" w:hAnsi="Dosis" w:cs="Arial"/>
                <w:b/>
                <w:bCs/>
                <w:sz w:val="24"/>
                <w:szCs w:val="24"/>
              </w:rPr>
              <w:t xml:space="preserve">Na: </w:t>
            </w:r>
            <w:r w:rsidR="006A7D92" w:rsidRPr="009E0B06">
              <w:rPr>
                <w:rFonts w:ascii="Dosis" w:hAnsi="Dosis"/>
                <w:b/>
              </w:rPr>
              <w:t>Opracowanie, produkcja i emisja spotów radiowych</w:t>
            </w:r>
            <w:r w:rsidR="00912748">
              <w:rPr>
                <w:rFonts w:ascii="Dosis" w:hAnsi="Dosis"/>
                <w:b/>
              </w:rPr>
              <w:t xml:space="preserve"> i audycji radiowych sponsorowanych </w:t>
            </w:r>
            <w:r w:rsidR="006A7D92" w:rsidRPr="009E0B06">
              <w:rPr>
                <w:rFonts w:ascii="Dosis" w:hAnsi="Dosis"/>
                <w:b/>
              </w:rPr>
              <w:t xml:space="preserve"> o zasięgu lokalnym i regionalnym</w:t>
            </w:r>
            <w:r w:rsidR="003D308A">
              <w:rPr>
                <w:rFonts w:ascii="Dosis" w:hAnsi="Dosis"/>
                <w:b/>
              </w:rPr>
              <w:t xml:space="preserve"> – 3 zadania częściowe </w:t>
            </w:r>
          </w:p>
        </w:tc>
      </w:tr>
    </w:tbl>
    <w:p w14:paraId="2D759B33" w14:textId="77777777" w:rsidR="00CF18F6" w:rsidRPr="00DA0D09" w:rsidRDefault="00CF18F6" w:rsidP="006A7D92">
      <w:pPr>
        <w:pStyle w:val="Akapitzlist"/>
        <w:numPr>
          <w:ilvl w:val="0"/>
          <w:numId w:val="5"/>
        </w:numPr>
        <w:tabs>
          <w:tab w:val="left" w:pos="284"/>
        </w:tabs>
        <w:spacing w:after="0" w:line="360" w:lineRule="auto"/>
        <w:ind w:left="0" w:right="-1" w:hanging="284"/>
        <w:rPr>
          <w:rFonts w:ascii="Dosis" w:hAnsi="Dosis" w:cs="Arial"/>
          <w:sz w:val="20"/>
        </w:rPr>
      </w:pPr>
      <w:r w:rsidRPr="00DA0D09">
        <w:rPr>
          <w:rFonts w:ascii="Dosis" w:hAnsi="Dosis" w:cs="Arial"/>
          <w:b/>
          <w:sz w:val="20"/>
        </w:rPr>
        <w:t>DANE WYKONAWCY</w:t>
      </w:r>
    </w:p>
    <w:p w14:paraId="13CFB8D7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Nazwa: ...........................................................................................................................................................................</w:t>
      </w:r>
    </w:p>
    <w:p w14:paraId="22F2C442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Adres: …………..................................................................................................................................................................</w:t>
      </w:r>
    </w:p>
    <w:p w14:paraId="565FDBA3" w14:textId="77777777" w:rsidR="00CF18F6" w:rsidRPr="00DA0D09" w:rsidRDefault="00CF18F6" w:rsidP="006A7D92">
      <w:pPr>
        <w:keepNext/>
        <w:keepLines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Numer NIP  .......................................................... Regon ...............................................................................................</w:t>
      </w:r>
    </w:p>
    <w:p w14:paraId="3679D6E1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 e-mail: ...........................................  Osoba do kontaktu: .................................   tel. ...........................................</w:t>
      </w:r>
    </w:p>
    <w:p w14:paraId="7B354755" w14:textId="77777777" w:rsidR="00CF18F6" w:rsidRPr="00DA0D09" w:rsidRDefault="00CF18F6" w:rsidP="006A7D92">
      <w:pPr>
        <w:pStyle w:val="Legenda1"/>
        <w:spacing w:after="0" w:line="360" w:lineRule="auto"/>
        <w:ind w:right="-1"/>
        <w:jc w:val="left"/>
        <w:rPr>
          <w:rFonts w:ascii="Dosis" w:hAnsi="Dosis"/>
          <w:sz w:val="14"/>
          <w:szCs w:val="14"/>
        </w:rPr>
      </w:pPr>
    </w:p>
    <w:p w14:paraId="45FE80AA" w14:textId="77777777" w:rsidR="00CF18F6" w:rsidRPr="00DA0D09" w:rsidRDefault="00CF18F6" w:rsidP="006A7D92">
      <w:pPr>
        <w:pStyle w:val="Datapisma"/>
        <w:numPr>
          <w:ilvl w:val="0"/>
          <w:numId w:val="5"/>
        </w:numPr>
        <w:tabs>
          <w:tab w:val="clear" w:pos="9071"/>
        </w:tabs>
        <w:spacing w:before="0" w:after="0" w:line="360" w:lineRule="auto"/>
        <w:ind w:left="0" w:right="-1" w:hanging="284"/>
        <w:rPr>
          <w:rFonts w:ascii="Dosis" w:hAnsi="Dosis"/>
        </w:rPr>
      </w:pPr>
      <w:r w:rsidRPr="00DA0D09">
        <w:rPr>
          <w:rFonts w:ascii="Dosis" w:hAnsi="Dosis"/>
        </w:rPr>
        <w:t xml:space="preserve">OFEROWANA WARTOŚĆ ZAMÓWIENIA </w:t>
      </w:r>
    </w:p>
    <w:p w14:paraId="225529D8" w14:textId="376AA22B" w:rsidR="00041F8A" w:rsidRPr="00041F8A" w:rsidRDefault="00CF18F6" w:rsidP="006A7D92">
      <w:pPr>
        <w:tabs>
          <w:tab w:val="left" w:pos="284"/>
        </w:tabs>
        <w:autoSpaceDE w:val="0"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Oferujemy wykonanie przedmiotu zamówienia na warunkach wymaganych przez Zamawiającego określonych</w:t>
      </w:r>
      <w:r w:rsidR="00DA3300">
        <w:rPr>
          <w:rFonts w:ascii="Dosis" w:hAnsi="Dosis" w:cs="Arial"/>
          <w:sz w:val="20"/>
        </w:rPr>
        <w:br/>
      </w:r>
      <w:r w:rsidRPr="00DA0D09">
        <w:rPr>
          <w:rFonts w:ascii="Dosis" w:hAnsi="Dosis" w:cs="Arial"/>
          <w:sz w:val="20"/>
        </w:rPr>
        <w:t>w postanowieniach ogłoszenia o zamówieniu za cenę:</w:t>
      </w:r>
    </w:p>
    <w:tbl>
      <w:tblPr>
        <w:tblW w:w="10286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82"/>
        <w:gridCol w:w="1560"/>
        <w:gridCol w:w="1560"/>
        <w:gridCol w:w="923"/>
        <w:gridCol w:w="1230"/>
        <w:gridCol w:w="1531"/>
      </w:tblGrid>
      <w:tr w:rsidR="000A7E66" w:rsidRPr="00DA3300" w14:paraId="6B4E286A" w14:textId="77777777" w:rsidTr="000A7E66">
        <w:trPr>
          <w:trHeight w:val="800"/>
        </w:trPr>
        <w:tc>
          <w:tcPr>
            <w:tcW w:w="10286" w:type="dxa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2EF0EA02" w14:textId="5D36B6C8" w:rsidR="000A7E66" w:rsidRDefault="000A7E66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3D308A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8"/>
                <w:szCs w:val="28"/>
                <w:lang w:eastAsia="pl-PL"/>
                <w14:ligatures w14:val="none"/>
              </w:rPr>
              <w:t>Zadanie częściowe nr 1 – zasięg lokalny</w:t>
            </w:r>
          </w:p>
        </w:tc>
      </w:tr>
      <w:tr w:rsidR="00912748" w:rsidRPr="00DA3300" w14:paraId="5B8437D0" w14:textId="5B765DBE" w:rsidTr="000A7E66">
        <w:trPr>
          <w:trHeight w:val="324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FB14B0E" w14:textId="77777777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Nazwa zadania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F992BDB" w14:textId="2F0CE986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Cena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netto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za produkcję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jednego 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spotu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72344D3E" w14:textId="6130C1DF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Cena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netto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za emisję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jednego 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spotu</w:t>
            </w:r>
          </w:p>
        </w:tc>
        <w:tc>
          <w:tcPr>
            <w:tcW w:w="92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80C223E" w14:textId="730D4F1A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Ilość spotów/ audycji</w:t>
            </w:r>
          </w:p>
        </w:tc>
        <w:tc>
          <w:tcPr>
            <w:tcW w:w="123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3D9088F" w14:textId="6730FE12" w:rsidR="00912748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Cena łączna netto (kol. 2+</w:t>
            </w:r>
            <w:r w:rsidR="009C79D9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(kol. 3 x kol 4)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153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66F7327E" w14:textId="1ED00641" w:rsidR="00912748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Nazwa anteny radiowej na której nastąpi emisja</w:t>
            </w:r>
          </w:p>
        </w:tc>
      </w:tr>
      <w:tr w:rsidR="00912748" w:rsidRPr="00DA3300" w14:paraId="6B3C2102" w14:textId="3458EEE8" w:rsidTr="00912748">
        <w:trPr>
          <w:trHeight w:val="200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55C2B3F1" w14:textId="7CCB4BE0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1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297E13AC" w14:textId="1E2ABDD9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2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64C56F45" w14:textId="68C1EFD7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3</w:t>
            </w:r>
          </w:p>
        </w:tc>
        <w:tc>
          <w:tcPr>
            <w:tcW w:w="92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054A9657" w14:textId="731B0C47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4</w:t>
            </w:r>
          </w:p>
        </w:tc>
        <w:tc>
          <w:tcPr>
            <w:tcW w:w="123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9764D24" w14:textId="6FB305B0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5</w:t>
            </w:r>
          </w:p>
        </w:tc>
        <w:tc>
          <w:tcPr>
            <w:tcW w:w="153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</w:tcPr>
          <w:p w14:paraId="52D1F9AB" w14:textId="39BE29B1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6</w:t>
            </w:r>
          </w:p>
        </w:tc>
      </w:tr>
      <w:tr w:rsidR="006643BB" w:rsidRPr="00DA3300" w14:paraId="34EF6BA0" w14:textId="115240A2" w:rsidTr="006643BB">
        <w:trPr>
          <w:trHeight w:val="936"/>
        </w:trPr>
        <w:tc>
          <w:tcPr>
            <w:tcW w:w="34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DFCCD" w14:textId="16A0BBF3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O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pracowanie, produkcja i emisja spotów radiowych o zasięgu lokalnym (co najmniej powiat kędzierzyńsko-kozielski</w:t>
            </w:r>
            <w:r w:rsidR="00C75163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 np. R</w:t>
            </w: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adio </w:t>
            </w:r>
            <w:proofErr w:type="spellStart"/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Doxa</w:t>
            </w:r>
            <w:proofErr w:type="spellEnd"/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, Park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8474D" w14:textId="165628CA" w:rsidR="006643BB" w:rsidRPr="00DA3300" w:rsidRDefault="006643BB" w:rsidP="00912748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 zł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940E24" w14:textId="5B7768BE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 zł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6EB84F31" w14:textId="05E84865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30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2B42C1BC" w14:textId="569C570B" w:rsidR="006643BB" w:rsidRDefault="006643BB" w:rsidP="00912748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 zł</w:t>
            </w:r>
          </w:p>
        </w:tc>
        <w:tc>
          <w:tcPr>
            <w:tcW w:w="1531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1B863BC1" w14:textId="77777777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</w:tr>
      <w:tr w:rsidR="006643BB" w:rsidRPr="00DA3300" w14:paraId="0DF296D0" w14:textId="07AF17BC" w:rsidTr="006643BB">
        <w:trPr>
          <w:trHeight w:val="809"/>
        </w:trPr>
        <w:tc>
          <w:tcPr>
            <w:tcW w:w="348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09CEF" w14:textId="7503ACD4" w:rsidR="006643BB" w:rsidRPr="00DA3300" w:rsidRDefault="006643BB" w:rsidP="009C79D9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Opracowanie</w:t>
            </w:r>
            <w:r w:rsidR="009C79D9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 i emisja </w:t>
            </w: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audycji sponsorowanej 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(co najmniej powiat kędzierzyńsko-kozielski</w:t>
            </w:r>
            <w:r w:rsidR="00C75163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 np. R</w:t>
            </w: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adio </w:t>
            </w:r>
            <w:proofErr w:type="spellStart"/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Doxa</w:t>
            </w:r>
            <w:proofErr w:type="spellEnd"/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, Park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1656D" w14:textId="4E5B728F" w:rsidR="006643BB" w:rsidRPr="00DA3300" w:rsidRDefault="006643BB" w:rsidP="00912748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 zł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ECCFF3" w14:textId="56D33D15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…………………… zł</w:t>
            </w:r>
          </w:p>
        </w:tc>
        <w:tc>
          <w:tcPr>
            <w:tcW w:w="9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7F47DD5" w14:textId="3B2E001E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4DD811FE" w14:textId="6D3221CF" w:rsidR="006643BB" w:rsidRDefault="006643BB" w:rsidP="00912748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 zł</w:t>
            </w:r>
          </w:p>
        </w:tc>
        <w:tc>
          <w:tcPr>
            <w:tcW w:w="1531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632E38BF" w14:textId="77777777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</w:tr>
      <w:tr w:rsidR="00912748" w:rsidRPr="00DA3300" w14:paraId="4E511DC1" w14:textId="44249C24" w:rsidTr="00912748">
        <w:trPr>
          <w:trHeight w:val="336"/>
        </w:trPr>
        <w:tc>
          <w:tcPr>
            <w:tcW w:w="3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07504" w14:textId="5295CD31" w:rsidR="00912748" w:rsidRPr="00DA3300" w:rsidRDefault="00912748" w:rsidP="00DA3300">
            <w:pPr>
              <w:spacing w:after="0" w:line="240" w:lineRule="auto"/>
              <w:jc w:val="right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8B212A" w14:textId="743D3D01" w:rsidR="00912748" w:rsidRPr="00DA3300" w:rsidRDefault="00912748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RAZEM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netto 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14:paraId="3C3B81D2" w14:textId="77777777" w:rsidR="00912748" w:rsidRPr="00DA3300" w:rsidRDefault="00912748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14:paraId="4B86FD33" w14:textId="5C63E52F" w:rsidR="00912748" w:rsidRPr="00DA3300" w:rsidRDefault="00912748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x</w:t>
            </w:r>
          </w:p>
        </w:tc>
      </w:tr>
      <w:tr w:rsidR="00912748" w:rsidRPr="00DA3300" w14:paraId="3CAEED60" w14:textId="77777777" w:rsidTr="00140F02">
        <w:trPr>
          <w:trHeight w:val="336"/>
        </w:trPr>
        <w:tc>
          <w:tcPr>
            <w:tcW w:w="3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92ACCC" w14:textId="77777777" w:rsidR="00912748" w:rsidRPr="00DA3300" w:rsidRDefault="00912748" w:rsidP="00DA3300">
            <w:pPr>
              <w:spacing w:after="0" w:line="240" w:lineRule="auto"/>
              <w:jc w:val="right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FBD118" w14:textId="7490DB62" w:rsidR="00912748" w:rsidRPr="00DA3300" w:rsidRDefault="00912748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Razem brutto + VAT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40916E65" w14:textId="77777777" w:rsidR="00912748" w:rsidRPr="00DA3300" w:rsidRDefault="00912748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2644E917" w14:textId="6C5A39AF" w:rsidR="00912748" w:rsidRPr="00DA3300" w:rsidRDefault="00912748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x</w:t>
            </w:r>
          </w:p>
        </w:tc>
      </w:tr>
    </w:tbl>
    <w:p w14:paraId="4F5241C4" w14:textId="77777777" w:rsidR="00912748" w:rsidRDefault="00912748" w:rsidP="00912748">
      <w:pPr>
        <w:pStyle w:val="Akapitzlist"/>
        <w:overflowPunct w:val="0"/>
        <w:autoSpaceDE w:val="0"/>
        <w:spacing w:after="0" w:line="240" w:lineRule="auto"/>
        <w:ind w:left="284" w:right="-1"/>
        <w:jc w:val="both"/>
        <w:textAlignment w:val="baseline"/>
        <w:rPr>
          <w:rFonts w:ascii="Dosis" w:hAnsi="Dosis" w:cs="Calibri"/>
          <w:sz w:val="20"/>
        </w:rPr>
      </w:pPr>
    </w:p>
    <w:p w14:paraId="2245DF81" w14:textId="77777777" w:rsidR="00912748" w:rsidRDefault="00912748" w:rsidP="00912748">
      <w:pPr>
        <w:pStyle w:val="Akapitzlist"/>
        <w:overflowPunct w:val="0"/>
        <w:autoSpaceDE w:val="0"/>
        <w:spacing w:after="0" w:line="240" w:lineRule="auto"/>
        <w:ind w:left="284" w:right="-1"/>
        <w:jc w:val="both"/>
        <w:textAlignment w:val="baseline"/>
        <w:rPr>
          <w:rFonts w:ascii="Dosis" w:hAnsi="Dosis" w:cs="Calibri"/>
          <w:sz w:val="20"/>
        </w:rPr>
      </w:pPr>
    </w:p>
    <w:tbl>
      <w:tblPr>
        <w:tblW w:w="10286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82"/>
        <w:gridCol w:w="1560"/>
        <w:gridCol w:w="1560"/>
        <w:gridCol w:w="923"/>
        <w:gridCol w:w="1230"/>
        <w:gridCol w:w="1531"/>
      </w:tblGrid>
      <w:tr w:rsidR="000A7E66" w14:paraId="3CBD984C" w14:textId="77777777" w:rsidTr="006643BB">
        <w:trPr>
          <w:trHeight w:val="324"/>
        </w:trPr>
        <w:tc>
          <w:tcPr>
            <w:tcW w:w="10286" w:type="dxa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0324FAFE" w14:textId="6DC9F4EB" w:rsidR="000A7E66" w:rsidRDefault="000A7E66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3D308A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8"/>
                <w:szCs w:val="28"/>
                <w:lang w:eastAsia="pl-PL"/>
                <w14:ligatures w14:val="none"/>
              </w:rPr>
              <w:lastRenderedPageBreak/>
              <w:t>Zadanie częściowe nr 2– zasięg regionalny</w:t>
            </w:r>
          </w:p>
        </w:tc>
      </w:tr>
      <w:tr w:rsidR="00912748" w14:paraId="284FD4A2" w14:textId="77777777" w:rsidTr="000A7E66">
        <w:trPr>
          <w:trHeight w:val="324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719E57F" w14:textId="77777777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Nazwa zadania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785DF94" w14:textId="77777777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Cena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netto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za produkcję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jednego 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spotu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35DEEB36" w14:textId="77777777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Cena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netto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za emisję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jednego 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spotu</w:t>
            </w:r>
          </w:p>
        </w:tc>
        <w:tc>
          <w:tcPr>
            <w:tcW w:w="92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43F2442B" w14:textId="77777777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Ilość spotów/ audycji</w:t>
            </w:r>
          </w:p>
        </w:tc>
        <w:tc>
          <w:tcPr>
            <w:tcW w:w="123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402DFF63" w14:textId="00E2A79A" w:rsidR="00912748" w:rsidRDefault="009C79D9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Cena łączna netto (kol. 2+(kol. 3 x kol 4))</w:t>
            </w:r>
          </w:p>
        </w:tc>
        <w:tc>
          <w:tcPr>
            <w:tcW w:w="153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3FAB43AB" w14:textId="23EC44F4" w:rsidR="00912748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Nazwa anteny radiowej na której nastąpi emisja</w:t>
            </w:r>
          </w:p>
        </w:tc>
      </w:tr>
      <w:tr w:rsidR="00912748" w:rsidRPr="00083C74" w14:paraId="08F854D2" w14:textId="77777777" w:rsidTr="00140F02">
        <w:trPr>
          <w:trHeight w:val="200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199D18B4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1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3AC980AA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2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5F59DA57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3</w:t>
            </w:r>
          </w:p>
        </w:tc>
        <w:tc>
          <w:tcPr>
            <w:tcW w:w="92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51A1A9E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4</w:t>
            </w:r>
          </w:p>
        </w:tc>
        <w:tc>
          <w:tcPr>
            <w:tcW w:w="123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257BDF2A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5</w:t>
            </w:r>
          </w:p>
        </w:tc>
        <w:tc>
          <w:tcPr>
            <w:tcW w:w="153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</w:tcPr>
          <w:p w14:paraId="1C2D17D7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6</w:t>
            </w:r>
          </w:p>
        </w:tc>
      </w:tr>
      <w:tr w:rsidR="00912748" w:rsidRPr="00DA3300" w14:paraId="3B8A05C2" w14:textId="77777777" w:rsidTr="00140F02">
        <w:trPr>
          <w:trHeight w:val="936"/>
        </w:trPr>
        <w:tc>
          <w:tcPr>
            <w:tcW w:w="34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D8B0A" w14:textId="139CB419" w:rsidR="00912748" w:rsidRPr="00DA3300" w:rsidRDefault="00912748" w:rsidP="0052774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O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pracowanie, produkcja i emi</w:t>
            </w:r>
            <w:r w:rsidR="00527742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sja spotów radiowych o zasięgu regionalnym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 (co najmniej powiat kędzierzyńsko-kozielski</w:t>
            </w:r>
            <w:r w:rsidR="00C75163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 np. R</w:t>
            </w: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adio </w:t>
            </w:r>
            <w:proofErr w:type="spellStart"/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Doxa</w:t>
            </w:r>
            <w:proofErr w:type="spellEnd"/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, Park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BB973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 zł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36612C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 zł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063A9A26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30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11384A05" w14:textId="77777777" w:rsidR="00912748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 zł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377C6DB8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</w:tr>
      <w:tr w:rsidR="00912748" w:rsidRPr="00DA3300" w14:paraId="13433447" w14:textId="77777777" w:rsidTr="00140F02">
        <w:trPr>
          <w:trHeight w:val="336"/>
        </w:trPr>
        <w:tc>
          <w:tcPr>
            <w:tcW w:w="3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DA506" w14:textId="77777777" w:rsidR="00912748" w:rsidRPr="00DA3300" w:rsidRDefault="00912748" w:rsidP="00140F02">
            <w:pPr>
              <w:spacing w:after="0" w:line="240" w:lineRule="auto"/>
              <w:jc w:val="right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D10A388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RAZEM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netto 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14:paraId="725E75C4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14:paraId="2CD8C67B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x</w:t>
            </w:r>
          </w:p>
        </w:tc>
      </w:tr>
      <w:tr w:rsidR="00912748" w:rsidRPr="00DA3300" w14:paraId="27BDBF9C" w14:textId="77777777" w:rsidTr="00140F02">
        <w:trPr>
          <w:trHeight w:val="336"/>
        </w:trPr>
        <w:tc>
          <w:tcPr>
            <w:tcW w:w="3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39483C" w14:textId="77777777" w:rsidR="00912748" w:rsidRPr="00DA3300" w:rsidRDefault="00912748" w:rsidP="00140F02">
            <w:pPr>
              <w:spacing w:after="0" w:line="240" w:lineRule="auto"/>
              <w:jc w:val="right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94E15D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Razem brutto + VAT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0E969623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420A7F2D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x</w:t>
            </w:r>
          </w:p>
        </w:tc>
      </w:tr>
    </w:tbl>
    <w:p w14:paraId="7D823436" w14:textId="77777777" w:rsidR="00912748" w:rsidRDefault="00912748" w:rsidP="00912748">
      <w:pPr>
        <w:pStyle w:val="Akapitzlist"/>
        <w:overflowPunct w:val="0"/>
        <w:autoSpaceDE w:val="0"/>
        <w:spacing w:after="0" w:line="240" w:lineRule="auto"/>
        <w:ind w:left="284" w:right="-1"/>
        <w:jc w:val="both"/>
        <w:textAlignment w:val="baseline"/>
        <w:rPr>
          <w:rFonts w:ascii="Dosis" w:hAnsi="Dosis" w:cs="Calibri"/>
          <w:sz w:val="20"/>
        </w:rPr>
      </w:pPr>
    </w:p>
    <w:tbl>
      <w:tblPr>
        <w:tblW w:w="10286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82"/>
        <w:gridCol w:w="1560"/>
        <w:gridCol w:w="1560"/>
        <w:gridCol w:w="923"/>
        <w:gridCol w:w="1230"/>
        <w:gridCol w:w="1531"/>
      </w:tblGrid>
      <w:tr w:rsidR="000A7E66" w14:paraId="19913E5C" w14:textId="77777777" w:rsidTr="006643BB">
        <w:trPr>
          <w:trHeight w:val="324"/>
        </w:trPr>
        <w:tc>
          <w:tcPr>
            <w:tcW w:w="10286" w:type="dxa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67789FA4" w14:textId="5FECE128" w:rsidR="000A7E66" w:rsidRDefault="000A7E66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3D308A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8"/>
                <w:szCs w:val="28"/>
                <w:lang w:eastAsia="pl-PL"/>
                <w14:ligatures w14:val="none"/>
              </w:rPr>
              <w:t>Zadanie częściowe nr 3 – zasięg wojewódzki</w:t>
            </w:r>
          </w:p>
        </w:tc>
      </w:tr>
      <w:tr w:rsidR="00912748" w14:paraId="34C5F303" w14:textId="77777777" w:rsidTr="000A7E66">
        <w:trPr>
          <w:trHeight w:val="324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09E1920" w14:textId="77777777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Nazwa zadania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C36C435" w14:textId="77777777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Cena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netto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za produkcję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jednego 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spotu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4C11E817" w14:textId="77777777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Cena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netto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za emisję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jednego 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spotu</w:t>
            </w:r>
          </w:p>
        </w:tc>
        <w:tc>
          <w:tcPr>
            <w:tcW w:w="92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66019517" w14:textId="77777777" w:rsidR="00912748" w:rsidRPr="00DA3300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Ilość spotów/ audycji</w:t>
            </w:r>
          </w:p>
        </w:tc>
        <w:tc>
          <w:tcPr>
            <w:tcW w:w="123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65C19248" w14:textId="32245867" w:rsidR="00912748" w:rsidRDefault="009C79D9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Cena łączna netto (kol. 2+(kol. 3 x kol 4))</w:t>
            </w:r>
          </w:p>
        </w:tc>
        <w:tc>
          <w:tcPr>
            <w:tcW w:w="153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4E15C8D2" w14:textId="4530E024" w:rsidR="00912748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Nazwa anteny radiowej na której nastąpi emisja</w:t>
            </w:r>
          </w:p>
        </w:tc>
      </w:tr>
      <w:tr w:rsidR="00912748" w:rsidRPr="00083C74" w14:paraId="450CB56B" w14:textId="77777777" w:rsidTr="00140F02">
        <w:trPr>
          <w:trHeight w:val="200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290881F3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1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466E022C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2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055622FC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3</w:t>
            </w:r>
          </w:p>
        </w:tc>
        <w:tc>
          <w:tcPr>
            <w:tcW w:w="92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5488DE95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4</w:t>
            </w:r>
          </w:p>
        </w:tc>
        <w:tc>
          <w:tcPr>
            <w:tcW w:w="123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21CFED72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5</w:t>
            </w:r>
          </w:p>
        </w:tc>
        <w:tc>
          <w:tcPr>
            <w:tcW w:w="153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</w:tcPr>
          <w:p w14:paraId="40D4F6CC" w14:textId="77777777" w:rsidR="00912748" w:rsidRPr="00083C74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6</w:t>
            </w:r>
          </w:p>
        </w:tc>
      </w:tr>
      <w:tr w:rsidR="006643BB" w:rsidRPr="00DA3300" w14:paraId="61563595" w14:textId="77777777" w:rsidTr="006643BB">
        <w:trPr>
          <w:trHeight w:val="936"/>
        </w:trPr>
        <w:tc>
          <w:tcPr>
            <w:tcW w:w="348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E2DC9" w14:textId="3C6AE348" w:rsidR="006643BB" w:rsidRPr="00DA3300" w:rsidRDefault="006643BB" w:rsidP="0052774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O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pracowanie, produkcja i emisja spotów radiowych o zasię</w:t>
            </w:r>
            <w:r w:rsidR="00C75163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gu </w:t>
            </w:r>
            <w:r w:rsidR="00527742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wojewódzkim</w:t>
            </w:r>
            <w:bookmarkStart w:id="1" w:name="_GoBack"/>
            <w:bookmarkEnd w:id="1"/>
            <w:r w:rsidR="00C75163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 (co najmniej woj. opolskie </w:t>
            </w: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np. Radio Opole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F6FFC" w14:textId="77777777" w:rsidR="006643BB" w:rsidRPr="00DA3300" w:rsidRDefault="006643BB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 zł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37C2AE" w14:textId="77777777" w:rsidR="006643BB" w:rsidRPr="00DA3300" w:rsidRDefault="006643BB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 zł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21346687" w14:textId="77777777" w:rsidR="006643BB" w:rsidRPr="00DA3300" w:rsidRDefault="006643BB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30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724E104C" w14:textId="77777777" w:rsidR="006643BB" w:rsidRDefault="006643BB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 zł</w:t>
            </w:r>
          </w:p>
        </w:tc>
        <w:tc>
          <w:tcPr>
            <w:tcW w:w="1531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37D429D9" w14:textId="77777777" w:rsidR="006643BB" w:rsidRPr="00DA3300" w:rsidRDefault="006643BB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</w:tr>
      <w:tr w:rsidR="006643BB" w:rsidRPr="00DA3300" w14:paraId="3762D0F9" w14:textId="77777777" w:rsidTr="006643BB">
        <w:trPr>
          <w:trHeight w:val="809"/>
        </w:trPr>
        <w:tc>
          <w:tcPr>
            <w:tcW w:w="348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28778" w14:textId="48720F8B" w:rsidR="006643BB" w:rsidRPr="00DA3300" w:rsidRDefault="006643BB" w:rsidP="00C75163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Opracowanie </w:t>
            </w:r>
            <w:r w:rsidR="009C79D9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i emisja </w:t>
            </w: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audycji sponsorowanej 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(co najmniej </w:t>
            </w:r>
            <w:r w:rsidR="00C75163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woj. opolskie </w:t>
            </w:r>
            <w:r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 np. Radio Opole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3E77A" w14:textId="77777777" w:rsidR="006643BB" w:rsidRPr="00DA3300" w:rsidRDefault="006643BB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 zł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7407D8" w14:textId="77777777" w:rsidR="006643BB" w:rsidRPr="00DA3300" w:rsidRDefault="006643BB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…………………… zł</w:t>
            </w:r>
          </w:p>
        </w:tc>
        <w:tc>
          <w:tcPr>
            <w:tcW w:w="9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A5D98BF" w14:textId="301E7366" w:rsidR="006643BB" w:rsidRPr="00DA3300" w:rsidRDefault="006643BB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3B9C8D4" w14:textId="77777777" w:rsidR="006643BB" w:rsidRDefault="006643BB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 zł</w:t>
            </w:r>
          </w:p>
        </w:tc>
        <w:tc>
          <w:tcPr>
            <w:tcW w:w="1531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195A4702" w14:textId="77777777" w:rsidR="006643BB" w:rsidRPr="00DA3300" w:rsidRDefault="006643BB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</w:tr>
      <w:tr w:rsidR="00912748" w:rsidRPr="00DA3300" w14:paraId="492663F1" w14:textId="77777777" w:rsidTr="00140F02">
        <w:trPr>
          <w:trHeight w:val="336"/>
        </w:trPr>
        <w:tc>
          <w:tcPr>
            <w:tcW w:w="3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7B19A" w14:textId="77777777" w:rsidR="00912748" w:rsidRPr="00DA3300" w:rsidRDefault="00912748" w:rsidP="00140F02">
            <w:pPr>
              <w:spacing w:after="0" w:line="240" w:lineRule="auto"/>
              <w:jc w:val="right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655649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RAZEM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netto 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14:paraId="03ABF33C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14:paraId="769EE790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x</w:t>
            </w:r>
          </w:p>
        </w:tc>
      </w:tr>
      <w:tr w:rsidR="00912748" w:rsidRPr="00DA3300" w14:paraId="7EFD9C01" w14:textId="77777777" w:rsidTr="00140F02">
        <w:trPr>
          <w:trHeight w:val="336"/>
        </w:trPr>
        <w:tc>
          <w:tcPr>
            <w:tcW w:w="34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D4EC4A" w14:textId="77777777" w:rsidR="00912748" w:rsidRPr="00DA3300" w:rsidRDefault="00912748" w:rsidP="00140F02">
            <w:pPr>
              <w:spacing w:after="0" w:line="240" w:lineRule="auto"/>
              <w:jc w:val="right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4043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79C79F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Razem brutto + VAT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51EBF873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64A73DE0" w14:textId="77777777" w:rsidR="00912748" w:rsidRPr="00DA3300" w:rsidRDefault="00912748" w:rsidP="00140F0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x</w:t>
            </w:r>
          </w:p>
        </w:tc>
      </w:tr>
    </w:tbl>
    <w:p w14:paraId="39DC0281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Składam/-y ofertę na wykonanie zamówienia zgodnie z warunkami zawartymi w ogłoszeniu o zamówieniu.</w:t>
      </w:r>
    </w:p>
    <w:p w14:paraId="4858D226" w14:textId="1FEFD73A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Składam/-y ofertę na </w:t>
      </w:r>
      <w:r w:rsidR="00DA3300" w:rsidRPr="000A7E66">
        <w:rPr>
          <w:rFonts w:ascii="Dosis" w:hAnsi="Dosis" w:cs="Calibri"/>
          <w:sz w:val="19"/>
          <w:szCs w:val="19"/>
        </w:rPr>
        <w:t>usługę</w:t>
      </w:r>
      <w:r w:rsidRPr="000A7E66">
        <w:rPr>
          <w:rFonts w:ascii="Dosis" w:hAnsi="Dosis" w:cs="Calibri"/>
          <w:sz w:val="19"/>
          <w:szCs w:val="19"/>
        </w:rPr>
        <w:t xml:space="preserve"> zgodnego z opisem przedmiotu zamówienia.</w:t>
      </w:r>
    </w:p>
    <w:p w14:paraId="1282D9FE" w14:textId="183E41DC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bCs/>
          <w:sz w:val="19"/>
          <w:szCs w:val="19"/>
        </w:rPr>
        <w:t>Oświadczam</w:t>
      </w:r>
      <w:r w:rsidRPr="000A7E66">
        <w:rPr>
          <w:rFonts w:ascii="Dosis" w:hAnsi="Dosis" w:cs="Calibri"/>
          <w:sz w:val="19"/>
          <w:szCs w:val="19"/>
        </w:rPr>
        <w:t>/-y</w:t>
      </w:r>
      <w:r w:rsidRPr="000A7E66">
        <w:rPr>
          <w:rFonts w:ascii="Dosis" w:hAnsi="Dosis" w:cs="Calibri"/>
          <w:bCs/>
          <w:sz w:val="19"/>
          <w:szCs w:val="19"/>
        </w:rPr>
        <w:t>, że akceptuję</w:t>
      </w:r>
      <w:r w:rsidRPr="000A7E66">
        <w:rPr>
          <w:rFonts w:ascii="Dosis" w:hAnsi="Dosis" w:cs="Calibri"/>
          <w:sz w:val="19"/>
          <w:szCs w:val="19"/>
        </w:rPr>
        <w:t>/-</w:t>
      </w:r>
      <w:proofErr w:type="spellStart"/>
      <w:r w:rsidRPr="000A7E66">
        <w:rPr>
          <w:rFonts w:ascii="Dosis" w:hAnsi="Dosis" w:cs="Calibri"/>
          <w:sz w:val="19"/>
          <w:szCs w:val="19"/>
        </w:rPr>
        <w:t>emy</w:t>
      </w:r>
      <w:proofErr w:type="spellEnd"/>
      <w:r w:rsidRPr="000A7E66">
        <w:rPr>
          <w:rFonts w:ascii="Dosis" w:hAnsi="Dosis" w:cs="Calibri"/>
          <w:bCs/>
          <w:sz w:val="19"/>
          <w:szCs w:val="19"/>
        </w:rPr>
        <w:t xml:space="preserve"> termin płatności od daty dostarczenia prawidłowo wystawionej faktury:</w:t>
      </w:r>
      <w:r w:rsidRPr="000A7E66">
        <w:rPr>
          <w:rFonts w:ascii="Dosis" w:hAnsi="Dosis" w:cs="Calibri"/>
          <w:bCs/>
          <w:sz w:val="19"/>
          <w:szCs w:val="19"/>
        </w:rPr>
        <w:br/>
        <w:t xml:space="preserve">30 dni, </w:t>
      </w:r>
    </w:p>
    <w:p w14:paraId="40F1A51D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Oświadczam/-y, że uważam/-y się za związanego/-ych z ofertą przez okres </w:t>
      </w:r>
      <w:r w:rsidRPr="000A7E66">
        <w:rPr>
          <w:rFonts w:ascii="Dosis" w:hAnsi="Dosis" w:cs="Calibri"/>
          <w:bCs/>
          <w:sz w:val="19"/>
          <w:szCs w:val="19"/>
        </w:rPr>
        <w:t>30 dni</w:t>
      </w:r>
      <w:r w:rsidRPr="000A7E66">
        <w:rPr>
          <w:rFonts w:ascii="Dosis" w:hAnsi="Dosis" w:cs="Calibri"/>
          <w:sz w:val="19"/>
          <w:szCs w:val="19"/>
        </w:rPr>
        <w:t xml:space="preserve"> od upływu terminu składania ofert.</w:t>
      </w:r>
    </w:p>
    <w:p w14:paraId="11581A16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Oświadczam/-y, że powyżej podana cena zawiera wszystkie koszty, jakie ponosi Zamawiający w przypadku wyboru mojej/-naszej  oferty.</w:t>
      </w:r>
    </w:p>
    <w:p w14:paraId="115F245F" w14:textId="77777777" w:rsidR="003D308A" w:rsidRPr="000A7E66" w:rsidRDefault="00041F8A" w:rsidP="003D308A">
      <w:pPr>
        <w:widowControl w:val="0"/>
        <w:numPr>
          <w:ilvl w:val="0"/>
          <w:numId w:val="6"/>
        </w:numPr>
        <w:suppressAutoHyphens/>
        <w:autoSpaceDE w:val="0"/>
        <w:spacing w:after="0" w:line="240" w:lineRule="auto"/>
        <w:ind w:left="284" w:hanging="284"/>
        <w:jc w:val="both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Oświadczam, że wypełniliśmy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95/46/WE) wobec osób fizycznych, od których dane osobowe bezpośrednio lub pośrednio pozyskałem w celu ubiegania się o udzielenie zamówienia publicznego w niniejszym postępowaniu.</w:t>
      </w:r>
    </w:p>
    <w:p w14:paraId="00F8B83D" w14:textId="39864ED0" w:rsidR="003D308A" w:rsidRPr="000A7E66" w:rsidRDefault="003D308A" w:rsidP="003D308A">
      <w:pPr>
        <w:widowControl w:val="0"/>
        <w:numPr>
          <w:ilvl w:val="0"/>
          <w:numId w:val="6"/>
        </w:numPr>
        <w:suppressAutoHyphens/>
        <w:autoSpaceDE w:val="0"/>
        <w:spacing w:after="0" w:line="240" w:lineRule="auto"/>
        <w:ind w:left="284" w:hanging="284"/>
        <w:jc w:val="both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Oświadczam, że </w:t>
      </w:r>
      <w:r w:rsidRPr="000A7E66">
        <w:rPr>
          <w:rFonts w:ascii="Dosis" w:eastAsia="Calibri" w:hAnsi="Dosis" w:cs="Calibri"/>
          <w:sz w:val="19"/>
          <w:szCs w:val="19"/>
        </w:rPr>
        <w:t xml:space="preserve">nie podlegam wykluczeniu z postępowania na podstawie art. 7 ust. 1 </w:t>
      </w:r>
      <w:r w:rsidRPr="000A7E66">
        <w:rPr>
          <w:rFonts w:ascii="Dosis" w:eastAsia="Calibri" w:hAnsi="Dosis" w:cs="Calibri"/>
          <w:bCs/>
          <w:sz w:val="19"/>
          <w:szCs w:val="19"/>
        </w:rPr>
        <w:t xml:space="preserve">Ustawy z dnia 13 kwietnia </w:t>
      </w:r>
      <w:r w:rsidRPr="000A7E66">
        <w:rPr>
          <w:rFonts w:ascii="Dosis" w:eastAsia="Calibri" w:hAnsi="Dosis" w:cs="Calibri"/>
          <w:bCs/>
          <w:sz w:val="19"/>
          <w:szCs w:val="19"/>
        </w:rPr>
        <w:lastRenderedPageBreak/>
        <w:t xml:space="preserve">2022r.o szczególnych rozwiązaniach w zakresie przeciwdziałania wspieraniu agresji na Ukrainę oraz służących ochronie bezpieczeństwa narodowego </w:t>
      </w:r>
      <w:r w:rsidRPr="000A7E66">
        <w:rPr>
          <w:rFonts w:ascii="Dosis" w:eastAsia="Calibri" w:hAnsi="Dosis" w:cs="Calibri"/>
          <w:sz w:val="19"/>
          <w:szCs w:val="19"/>
        </w:rPr>
        <w:t>(Dz. U. z 2023 r. poz. 129, 185)</w:t>
      </w:r>
      <w:r w:rsidRPr="000A7E66">
        <w:rPr>
          <w:rFonts w:ascii="Dosis" w:eastAsia="Calibri" w:hAnsi="Dosis" w:cs="Calibri"/>
          <w:bCs/>
          <w:sz w:val="19"/>
          <w:szCs w:val="19"/>
        </w:rPr>
        <w:t>.</w:t>
      </w:r>
    </w:p>
    <w:p w14:paraId="44327684" w14:textId="77777777" w:rsidR="000A7E66" w:rsidRPr="000A7E66" w:rsidRDefault="000A7E66" w:rsidP="000A7E66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18"/>
          <w:szCs w:val="18"/>
        </w:rPr>
      </w:pPr>
    </w:p>
    <w:p w14:paraId="1F2B3D56" w14:textId="77777777" w:rsidR="003D308A" w:rsidRPr="003D308A" w:rsidRDefault="003D308A" w:rsidP="003D308A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20"/>
        </w:rPr>
      </w:pPr>
    </w:p>
    <w:p w14:paraId="17B21369" w14:textId="77777777" w:rsidR="00041F8A" w:rsidRPr="008D1EEE" w:rsidRDefault="00041F8A" w:rsidP="003D308A">
      <w:pPr>
        <w:spacing w:after="0" w:line="240" w:lineRule="auto"/>
        <w:ind w:firstLine="720"/>
        <w:rPr>
          <w:rFonts w:ascii="Dosis" w:hAnsi="Dosis" w:cs="Arial"/>
          <w:bCs/>
          <w:iCs/>
          <w:sz w:val="20"/>
        </w:rPr>
      </w:pPr>
      <w:r w:rsidRPr="008D1EEE">
        <w:rPr>
          <w:rFonts w:ascii="Dosis" w:hAnsi="Dosis" w:cs="Arial"/>
          <w:sz w:val="20"/>
        </w:rPr>
        <w:t>.............................. dnia ………….........                                                                                 ………………………………………………………………………………</w:t>
      </w:r>
    </w:p>
    <w:p w14:paraId="136BDC6D" w14:textId="0EFC39CD" w:rsidR="002162B7" w:rsidRPr="00DA3300" w:rsidRDefault="00041F8A" w:rsidP="003D308A">
      <w:pPr>
        <w:spacing w:after="0" w:line="240" w:lineRule="auto"/>
        <w:jc w:val="center"/>
        <w:rPr>
          <w:rFonts w:ascii="Dosis" w:hAnsi="Dosis" w:cs="Calibri"/>
          <w:b/>
          <w:sz w:val="16"/>
          <w:szCs w:val="16"/>
        </w:rPr>
      </w:pPr>
      <w:r w:rsidRPr="008D1EEE">
        <w:rPr>
          <w:rFonts w:ascii="Dosis" w:hAnsi="Dosis" w:cs="Arial"/>
          <w:bCs/>
          <w:iCs/>
          <w:sz w:val="16"/>
        </w:rPr>
        <w:t xml:space="preserve">                             </w:t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  <w:t xml:space="preserve">     </w:t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 xml:space="preserve"> </w:t>
      </w:r>
      <w:r w:rsidRPr="008D1EEE">
        <w:rPr>
          <w:rFonts w:ascii="Dosis" w:hAnsi="Dosis" w:cs="Calibri"/>
          <w:sz w:val="16"/>
          <w:szCs w:val="16"/>
        </w:rPr>
        <w:t>Podpis Wykonawcy/Pełnomocnika</w:t>
      </w:r>
      <w:r w:rsidRPr="008D1EEE">
        <w:rPr>
          <w:rFonts w:ascii="Dosis" w:hAnsi="Dosis" w:cs="Calibri"/>
          <w:b/>
          <w:sz w:val="16"/>
          <w:szCs w:val="16"/>
        </w:rPr>
        <w:t xml:space="preserve"> </w:t>
      </w:r>
    </w:p>
    <w:p w14:paraId="16045071" w14:textId="77777777" w:rsidR="00C75163" w:rsidRDefault="00C75163" w:rsidP="0007381E">
      <w:pPr>
        <w:ind w:right="-1"/>
        <w:jc w:val="right"/>
        <w:rPr>
          <w:rFonts w:ascii="Dosis" w:hAnsi="Dosis" w:cs="Calibri"/>
          <w:b/>
        </w:rPr>
      </w:pPr>
    </w:p>
    <w:p w14:paraId="272DD252" w14:textId="2C7E8F2B" w:rsidR="0007381E" w:rsidRPr="0007381E" w:rsidRDefault="003D308A" w:rsidP="0007381E">
      <w:pPr>
        <w:ind w:right="-1"/>
        <w:jc w:val="right"/>
        <w:rPr>
          <w:rFonts w:ascii="Dosis" w:hAnsi="Dosis" w:cs="Calibri"/>
          <w:b/>
          <w:bCs/>
        </w:rPr>
      </w:pPr>
      <w:r>
        <w:rPr>
          <w:rFonts w:ascii="Dosis" w:hAnsi="Dosis" w:cs="Calibri"/>
          <w:b/>
        </w:rPr>
        <w:t>Załącznik nr 2</w:t>
      </w:r>
    </w:p>
    <w:p w14:paraId="36704637" w14:textId="4F47169A" w:rsidR="0007381E" w:rsidRPr="0007381E" w:rsidRDefault="00DA3300" w:rsidP="0007381E">
      <w:pPr>
        <w:ind w:right="-1"/>
        <w:rPr>
          <w:rFonts w:ascii="Dosis" w:hAnsi="Dosis" w:cs="Arial"/>
          <w:b/>
          <w:sz w:val="20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AB586E">
        <w:rPr>
          <w:rFonts w:ascii="Dosis" w:hAnsi="Dosis" w:cs="Arial"/>
          <w:b/>
          <w:sz w:val="20"/>
        </w:rPr>
        <w:t>AZ.MP.164</w:t>
      </w:r>
    </w:p>
    <w:p w14:paraId="33482B10" w14:textId="36749B79" w:rsidR="00DA3300" w:rsidRPr="0007381E" w:rsidRDefault="0007381E" w:rsidP="002B73AC">
      <w:pPr>
        <w:shd w:val="clear" w:color="auto" w:fill="BFBFBF" w:themeFill="background1" w:themeFillShade="BF"/>
        <w:spacing w:line="240" w:lineRule="auto"/>
        <w:jc w:val="center"/>
        <w:rPr>
          <w:rFonts w:ascii="Dosis" w:hAnsi="Dosis"/>
          <w:b/>
          <w:bCs/>
          <w:sz w:val="28"/>
          <w:szCs w:val="28"/>
          <w:u w:val="single"/>
        </w:rPr>
      </w:pPr>
      <w:r w:rsidRPr="0007381E">
        <w:rPr>
          <w:rFonts w:ascii="Dosis" w:hAnsi="Dosis"/>
          <w:b/>
          <w:bCs/>
          <w:sz w:val="28"/>
          <w:szCs w:val="28"/>
          <w:u w:val="single"/>
        </w:rPr>
        <w:t>Szczegółowy o</w:t>
      </w:r>
      <w:r w:rsidR="00DA3300" w:rsidRPr="0007381E">
        <w:rPr>
          <w:rFonts w:ascii="Dosis" w:hAnsi="Dosis"/>
          <w:b/>
          <w:bCs/>
          <w:sz w:val="28"/>
          <w:szCs w:val="28"/>
          <w:u w:val="single"/>
        </w:rPr>
        <w:t>pis przedmiotu zamówienia</w:t>
      </w:r>
      <w:r w:rsidR="00C11AC9">
        <w:rPr>
          <w:rFonts w:ascii="Dosis" w:hAnsi="Dosis"/>
          <w:b/>
          <w:bCs/>
          <w:sz w:val="28"/>
          <w:szCs w:val="28"/>
          <w:u w:val="single"/>
        </w:rPr>
        <w:t xml:space="preserve"> – zadanie częściowe nr 1 </w:t>
      </w:r>
    </w:p>
    <w:p w14:paraId="60FB8C14" w14:textId="77777777" w:rsidR="0007381E" w:rsidRPr="00DA3300" w:rsidRDefault="0007381E" w:rsidP="0007381E">
      <w:pPr>
        <w:spacing w:line="240" w:lineRule="auto"/>
        <w:jc w:val="center"/>
        <w:rPr>
          <w:rFonts w:ascii="Dosis" w:hAnsi="Dosis"/>
          <w:b/>
          <w:bCs/>
          <w:sz w:val="28"/>
          <w:szCs w:val="28"/>
        </w:rPr>
      </w:pPr>
    </w:p>
    <w:p w14:paraId="72A8D369" w14:textId="77777777" w:rsidR="00DA3300" w:rsidRPr="00DA3300" w:rsidRDefault="00DA3300" w:rsidP="0007381E">
      <w:pPr>
        <w:rPr>
          <w:rFonts w:ascii="Dosis" w:hAnsi="Dosis"/>
        </w:rPr>
      </w:pPr>
      <w:r w:rsidRPr="00DA3300">
        <w:rPr>
          <w:rFonts w:ascii="Dosis" w:hAnsi="Dosis"/>
        </w:rPr>
        <w:t>Przedmiotem zamówienia jest kompleksowa usługa obejmująca:</w:t>
      </w:r>
    </w:p>
    <w:p w14:paraId="51C351BD" w14:textId="601A2FCC" w:rsidR="00DA3300" w:rsidRPr="00DA3300" w:rsidRDefault="00DA3300" w:rsidP="0007381E">
      <w:pPr>
        <w:jc w:val="both"/>
        <w:rPr>
          <w:rFonts w:ascii="Dosis" w:hAnsi="Dosis"/>
          <w:b/>
        </w:rPr>
      </w:pPr>
      <w:r w:rsidRPr="00DA3300">
        <w:rPr>
          <w:rFonts w:ascii="Dosis" w:hAnsi="Dosis"/>
          <w:b/>
        </w:rPr>
        <w:t>Zadanie częściowe nr 1 – opracowanie, produkcja i emisja spotów radiowych</w:t>
      </w:r>
      <w:r w:rsidR="00561B25">
        <w:rPr>
          <w:rFonts w:ascii="Dosis" w:hAnsi="Dosis"/>
          <w:b/>
        </w:rPr>
        <w:t xml:space="preserve"> oraz audycji radiowych sponsorowanych </w:t>
      </w:r>
      <w:r w:rsidRPr="00DA3300">
        <w:rPr>
          <w:rFonts w:ascii="Dosis" w:hAnsi="Dosis"/>
          <w:b/>
        </w:rPr>
        <w:t>o zasięgu lokalnym</w:t>
      </w:r>
      <w:r w:rsidR="00561B25">
        <w:rPr>
          <w:rFonts w:ascii="Dosis" w:hAnsi="Dosis"/>
          <w:b/>
        </w:rPr>
        <w:t xml:space="preserve"> </w:t>
      </w:r>
      <w:r w:rsidRPr="00DA3300">
        <w:rPr>
          <w:rFonts w:ascii="Dosis" w:hAnsi="Dosis"/>
          <w:b/>
        </w:rPr>
        <w:t>(co najmniej powiat K-</w:t>
      </w:r>
      <w:r w:rsidRPr="00C11AC9">
        <w:rPr>
          <w:rFonts w:ascii="Dosis" w:hAnsi="Dosis"/>
          <w:b/>
        </w:rPr>
        <w:t>Koźle</w:t>
      </w:r>
      <w:r w:rsidR="00C11AC9" w:rsidRPr="00C11AC9">
        <w:rPr>
          <w:rFonts w:ascii="Dosis" w:hAnsi="Dosis"/>
          <w:b/>
        </w:rPr>
        <w:t xml:space="preserve"> </w:t>
      </w:r>
      <w:r w:rsidR="00C11AC9" w:rsidRPr="00C11AC9">
        <w:rPr>
          <w:rFonts w:ascii="Dosis" w:eastAsia="Times New Roman" w:hAnsi="Dosis" w:cs="Calibri"/>
          <w:b/>
          <w:color w:val="000000"/>
          <w:kern w:val="0"/>
          <w:lang w:eastAsia="pl-PL"/>
          <w14:ligatures w14:val="none"/>
        </w:rPr>
        <w:t xml:space="preserve">np. radio </w:t>
      </w:r>
      <w:proofErr w:type="spellStart"/>
      <w:r w:rsidR="00C11AC9" w:rsidRPr="00C11AC9">
        <w:rPr>
          <w:rFonts w:ascii="Dosis" w:eastAsia="Times New Roman" w:hAnsi="Dosis" w:cs="Calibri"/>
          <w:b/>
          <w:color w:val="000000"/>
          <w:kern w:val="0"/>
          <w:lang w:eastAsia="pl-PL"/>
          <w14:ligatures w14:val="none"/>
        </w:rPr>
        <w:t>Doxa</w:t>
      </w:r>
      <w:proofErr w:type="spellEnd"/>
      <w:r w:rsidR="00C11AC9" w:rsidRPr="00C11AC9">
        <w:rPr>
          <w:rFonts w:ascii="Dosis" w:eastAsia="Times New Roman" w:hAnsi="Dosis" w:cs="Calibri"/>
          <w:b/>
          <w:color w:val="000000"/>
          <w:kern w:val="0"/>
          <w:lang w:eastAsia="pl-PL"/>
          <w14:ligatures w14:val="none"/>
        </w:rPr>
        <w:t>, Park</w:t>
      </w:r>
      <w:r w:rsidRPr="00C11AC9">
        <w:rPr>
          <w:rFonts w:ascii="Dosis" w:hAnsi="Dosis"/>
          <w:b/>
        </w:rPr>
        <w:t>)</w:t>
      </w:r>
    </w:p>
    <w:p w14:paraId="6C6EB5B2" w14:textId="215C6739" w:rsidR="00C11AC9" w:rsidRPr="002B73AC" w:rsidRDefault="00DA3300" w:rsidP="002B73AC">
      <w:pPr>
        <w:shd w:val="clear" w:color="auto" w:fill="FFFFFF" w:themeFill="background1"/>
        <w:jc w:val="both"/>
        <w:rPr>
          <w:rFonts w:ascii="Dosis" w:hAnsi="Dosis"/>
        </w:rPr>
      </w:pPr>
      <w:r w:rsidRPr="00DA3300">
        <w:rPr>
          <w:rFonts w:ascii="Dosis" w:hAnsi="Dosis"/>
        </w:rPr>
        <w:t>Szczegółowy opis przedmiotu zamówienia</w:t>
      </w:r>
      <w:r w:rsidR="002B73AC">
        <w:rPr>
          <w:rFonts w:ascii="Dosis" w:hAnsi="Dosis"/>
        </w:rPr>
        <w:t xml:space="preserve">: </w:t>
      </w:r>
    </w:p>
    <w:p w14:paraId="73C9F630" w14:textId="63C9A625" w:rsidR="006643BB" w:rsidRPr="006643BB" w:rsidRDefault="006643BB" w:rsidP="006643BB">
      <w:pPr>
        <w:pStyle w:val="Akapitzlist"/>
        <w:numPr>
          <w:ilvl w:val="0"/>
          <w:numId w:val="24"/>
        </w:numPr>
        <w:rPr>
          <w:rFonts w:ascii="Dosis" w:hAnsi="Dosis"/>
          <w:b/>
          <w:sz w:val="32"/>
          <w:szCs w:val="32"/>
        </w:rPr>
      </w:pPr>
      <w:r w:rsidRPr="006643BB">
        <w:rPr>
          <w:rFonts w:ascii="Dosis" w:hAnsi="Dosis"/>
          <w:b/>
          <w:sz w:val="32"/>
          <w:szCs w:val="32"/>
        </w:rPr>
        <w:t xml:space="preserve">Spoty reklamowe </w:t>
      </w:r>
    </w:p>
    <w:p w14:paraId="1BE914B1" w14:textId="77777777" w:rsidR="00DA3300" w:rsidRPr="00DA3300" w:rsidRDefault="00DA3300" w:rsidP="0007381E">
      <w:pPr>
        <w:numPr>
          <w:ilvl w:val="0"/>
          <w:numId w:val="15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Opracowanie i produkcję spotów reklamowych</w:t>
      </w:r>
      <w:r w:rsidRPr="00DA3300">
        <w:rPr>
          <w:rFonts w:ascii="Dosis" w:hAnsi="Dosis"/>
        </w:rPr>
        <w:t>, w tym:</w:t>
      </w:r>
    </w:p>
    <w:p w14:paraId="57CB85A5" w14:textId="77777777" w:rsidR="00DA3300" w:rsidRPr="00DA3300" w:rsidRDefault="00DA3300" w:rsidP="0007381E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przygotowanie koncepcji kreatywnej,</w:t>
      </w:r>
    </w:p>
    <w:p w14:paraId="35D2DF63" w14:textId="77777777" w:rsidR="00DA3300" w:rsidRPr="00DA3300" w:rsidRDefault="00DA3300" w:rsidP="0007381E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opracowanie scenariusza,</w:t>
      </w:r>
    </w:p>
    <w:p w14:paraId="75D0A7A3" w14:textId="77777777" w:rsidR="00DA3300" w:rsidRPr="00DA3300" w:rsidRDefault="00DA3300" w:rsidP="0007381E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realizację nagrań dźwiękowych,</w:t>
      </w:r>
    </w:p>
    <w:p w14:paraId="60BC0DC7" w14:textId="77777777" w:rsidR="00DA3300" w:rsidRPr="00DA3300" w:rsidRDefault="00DA3300" w:rsidP="0007381E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 xml:space="preserve">montaż i </w:t>
      </w:r>
      <w:proofErr w:type="spellStart"/>
      <w:r w:rsidRPr="00DA3300">
        <w:rPr>
          <w:rFonts w:ascii="Dosis" w:hAnsi="Dosis"/>
        </w:rPr>
        <w:t>postprodukcję</w:t>
      </w:r>
      <w:proofErr w:type="spellEnd"/>
      <w:r w:rsidRPr="00DA3300">
        <w:rPr>
          <w:rFonts w:ascii="Dosis" w:hAnsi="Dosis"/>
        </w:rPr>
        <w:t xml:space="preserve"> spotów,</w:t>
      </w:r>
    </w:p>
    <w:p w14:paraId="296964FC" w14:textId="77777777" w:rsidR="00DA3300" w:rsidRPr="00DA3300" w:rsidRDefault="00DA3300" w:rsidP="0007381E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przygotowanie finalnych wersji spotów w formatach wymaganych do emisji,</w:t>
      </w:r>
    </w:p>
    <w:p w14:paraId="6B103AC9" w14:textId="7D5B774E" w:rsidR="00DA3300" w:rsidRPr="00DA3300" w:rsidRDefault="00DA3300" w:rsidP="006643BB">
      <w:pPr>
        <w:jc w:val="both"/>
        <w:rPr>
          <w:rFonts w:ascii="Dosis" w:hAnsi="Dosis"/>
        </w:rPr>
      </w:pPr>
      <w:r w:rsidRPr="00DA3300">
        <w:rPr>
          <w:rFonts w:ascii="Dosis" w:hAnsi="Dosis"/>
        </w:rPr>
        <w:t xml:space="preserve">dotyczących zadania  </w:t>
      </w:r>
      <w:r w:rsidRPr="00DA3300">
        <w:rPr>
          <w:rFonts w:ascii="Dosis" w:hAnsi="Dosis"/>
          <w:b/>
          <w:bCs/>
        </w:rPr>
        <w:t>„</w:t>
      </w:r>
      <w:r w:rsidR="006643BB" w:rsidRPr="000B31F6">
        <w:rPr>
          <w:rFonts w:ascii="Dosis" w:hAnsi="Dosis" w:cs="Calibri"/>
          <w:b/>
          <w:iCs/>
          <w:lang w:val="cs-CZ"/>
        </w:rPr>
        <w:t>Rozbudowa budynków wraz z zakupem sprzętu i aparatury medycznej dla Samodzielnego Publicznego Zespołu Opieki Z</w:t>
      </w:r>
      <w:r w:rsidR="002B73AC">
        <w:rPr>
          <w:rFonts w:ascii="Dosis" w:hAnsi="Dosis" w:cs="Calibri"/>
          <w:b/>
          <w:iCs/>
          <w:lang w:val="cs-CZ"/>
        </w:rPr>
        <w:t xml:space="preserve">drowotnej w Kędzierzynie-Koźlu </w:t>
      </w:r>
      <w:r w:rsidR="006643BB" w:rsidRPr="000B31F6">
        <w:rPr>
          <w:rFonts w:ascii="Dosis" w:hAnsi="Dosis" w:cs="Calibri"/>
          <w:b/>
          <w:iCs/>
          <w:lang w:val="cs-CZ"/>
        </w:rPr>
        <w:t>na potrzeby opieki onkologicznej“</w:t>
      </w:r>
      <w:r w:rsidR="006643BB" w:rsidRPr="00FF7276">
        <w:rPr>
          <w:rFonts w:ascii="Dosis" w:hAnsi="Dosis" w:cs="Calibri"/>
          <w:i/>
          <w:iCs/>
          <w:lang w:val="cs-CZ"/>
        </w:rPr>
        <w:t xml:space="preserve"> </w:t>
      </w:r>
      <w:r w:rsidR="006643BB" w:rsidRPr="001F2523">
        <w:rPr>
          <w:rFonts w:ascii="Dosis" w:hAnsi="Dosis" w:cs="Calibri"/>
          <w:lang w:val="cs-CZ"/>
        </w:rPr>
        <w:t>w ramach Krajowego Planu Odbudowy i Zwiększenia Odporności – Komponentu D „Efektywność, dostępność i jakość systemu ochrony zdrowia”, inwestycji D1.1.1 rozwój i modernizacja infrastruktury centrów opieki wysokospecjalistycznej i innych podmiotów leczniczych.</w:t>
      </w:r>
    </w:p>
    <w:p w14:paraId="68AC24DB" w14:textId="77777777" w:rsidR="00DA3300" w:rsidRPr="00DA3300" w:rsidRDefault="00DA3300" w:rsidP="0007381E">
      <w:pPr>
        <w:numPr>
          <w:ilvl w:val="0"/>
          <w:numId w:val="15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lastRenderedPageBreak/>
        <w:t>Emisję spotów reklamowych</w:t>
      </w:r>
      <w:r w:rsidRPr="00DA3300">
        <w:rPr>
          <w:rFonts w:ascii="Dosis" w:hAnsi="Dosis"/>
        </w:rPr>
        <w:t xml:space="preserve"> w </w:t>
      </w:r>
      <w:r w:rsidRPr="00DA3300">
        <w:rPr>
          <w:rFonts w:ascii="Dosis" w:hAnsi="Dosis"/>
          <w:b/>
          <w:bCs/>
        </w:rPr>
        <w:t>dwóch rozgłośniach radiowych o zasięgu lokalnym/regionalnym</w:t>
      </w:r>
      <w:r w:rsidRPr="00DA3300">
        <w:rPr>
          <w:rFonts w:ascii="Dosis" w:hAnsi="Dosis"/>
        </w:rPr>
        <w:t xml:space="preserve"> lub innych stacjach o porównywalnym zasięgu technicznym i audytoryjnym, zapewniających dotarcie do szerokiej grupy odbiorców..</w:t>
      </w:r>
    </w:p>
    <w:p w14:paraId="2F0EDEDE" w14:textId="77777777" w:rsidR="00DA3300" w:rsidRPr="00DA3300" w:rsidRDefault="00DA3300" w:rsidP="0007381E">
      <w:pPr>
        <w:numPr>
          <w:ilvl w:val="0"/>
          <w:numId w:val="16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Zakres emisji obejmuje:</w:t>
      </w:r>
    </w:p>
    <w:p w14:paraId="6888C768" w14:textId="77777777" w:rsidR="00DA3300" w:rsidRPr="00DA3300" w:rsidRDefault="00DA3300" w:rsidP="0007381E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emisję spotów w terminach wskazanych przez Zamawiającego,</w:t>
      </w:r>
    </w:p>
    <w:p w14:paraId="6256DC09" w14:textId="77777777" w:rsidR="00DA3300" w:rsidRPr="00DA3300" w:rsidRDefault="00DA3300" w:rsidP="0007381E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przygotowanie i realizację harmonogramu emisji,</w:t>
      </w:r>
    </w:p>
    <w:p w14:paraId="39443DC1" w14:textId="77777777" w:rsidR="00DA3300" w:rsidRPr="00DA3300" w:rsidRDefault="00DA3300" w:rsidP="0007381E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przedstawienie raportu z realizacji emisji.</w:t>
      </w:r>
    </w:p>
    <w:p w14:paraId="0A01F1F4" w14:textId="77777777" w:rsidR="00DA3300" w:rsidRPr="00DA3300" w:rsidRDefault="00DA3300" w:rsidP="0007381E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Wymagania dotyczące spotów</w:t>
      </w:r>
    </w:p>
    <w:p w14:paraId="07ABD325" w14:textId="513A291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 xml:space="preserve">liczba emisji spotów: </w:t>
      </w:r>
      <w:r w:rsidR="000A7E66" w:rsidRPr="006643BB">
        <w:rPr>
          <w:rFonts w:ascii="Dosis" w:hAnsi="Dosis"/>
          <w:b/>
        </w:rPr>
        <w:t>30</w:t>
      </w:r>
      <w:r w:rsidRPr="00DA3300">
        <w:rPr>
          <w:rFonts w:ascii="Dosis" w:hAnsi="Dosis"/>
        </w:rPr>
        <w:t xml:space="preserve"> (ostateczna liczba emisji zostanie określna przez zamawiającego w zleceniu wykonania usługi). </w:t>
      </w:r>
    </w:p>
    <w:p w14:paraId="65CFDA14" w14:textId="0E65497F" w:rsidR="00DA3300" w:rsidRPr="00DA3300" w:rsidRDefault="000A7E66" w:rsidP="0007381E">
      <w:pPr>
        <w:numPr>
          <w:ilvl w:val="0"/>
          <w:numId w:val="18"/>
        </w:numPr>
        <w:rPr>
          <w:rFonts w:ascii="Dosis" w:hAnsi="Dosis"/>
        </w:rPr>
      </w:pPr>
      <w:r>
        <w:rPr>
          <w:rFonts w:ascii="Dosis" w:hAnsi="Dosis"/>
        </w:rPr>
        <w:t xml:space="preserve">długość spotu: </w:t>
      </w:r>
      <w:r w:rsidRPr="006643BB">
        <w:rPr>
          <w:rFonts w:ascii="Dosis" w:hAnsi="Dosis"/>
          <w:b/>
        </w:rPr>
        <w:t>60</w:t>
      </w:r>
      <w:r w:rsidR="00DA3300" w:rsidRPr="006643BB">
        <w:rPr>
          <w:rFonts w:ascii="Dosis" w:hAnsi="Dosis"/>
          <w:b/>
        </w:rPr>
        <w:t xml:space="preserve"> s</w:t>
      </w:r>
    </w:p>
    <w:p w14:paraId="71EE0E79" w14:textId="7777777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liczba wersji spotu: 1-2 (ostateczna liczba wersji spotów zostanie określna przez zamawiającego w zleceniu wykonania usługi).</w:t>
      </w:r>
    </w:p>
    <w:p w14:paraId="54AE36A9" w14:textId="7777777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język spotu: język polski</w:t>
      </w:r>
    </w:p>
    <w:p w14:paraId="3A73D13A" w14:textId="7777777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treść musi być zgodna z wytycznymi dotyczącymi informacji i promocji KPO</w:t>
      </w:r>
    </w:p>
    <w:p w14:paraId="082E8420" w14:textId="7777777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spoty muszą spełniać standardy techniczne wymagane przez stacje radiowe.</w:t>
      </w:r>
    </w:p>
    <w:p w14:paraId="7B8F823C" w14:textId="77777777" w:rsidR="00DA3300" w:rsidRPr="00DA3300" w:rsidRDefault="00DA3300" w:rsidP="0007381E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Termin realizacji zamówienia</w:t>
      </w:r>
    </w:p>
    <w:p w14:paraId="4B8423FE" w14:textId="763A5EB2" w:rsidR="00DA3300" w:rsidRPr="00DA3300" w:rsidRDefault="00DA3300" w:rsidP="0007381E">
      <w:pPr>
        <w:numPr>
          <w:ilvl w:val="0"/>
          <w:numId w:val="19"/>
        </w:numPr>
        <w:rPr>
          <w:rFonts w:ascii="Dosis" w:hAnsi="Dosis"/>
        </w:rPr>
      </w:pPr>
      <w:r w:rsidRPr="00DA3300">
        <w:rPr>
          <w:rFonts w:ascii="Dosis" w:hAnsi="Dosis"/>
        </w:rPr>
        <w:t>Produkcja spotów</w:t>
      </w:r>
      <w:r w:rsidR="006643BB">
        <w:rPr>
          <w:rFonts w:ascii="Dosis" w:hAnsi="Dosis"/>
          <w:b/>
        </w:rPr>
        <w:t xml:space="preserve">: </w:t>
      </w:r>
      <w:r w:rsidRPr="006643BB">
        <w:rPr>
          <w:rFonts w:ascii="Dosis" w:hAnsi="Dosis"/>
          <w:b/>
        </w:rPr>
        <w:t>14 dni od  dnia otrzymania zlecenia na przygotowanie ostatecznej wersji spotu uzgodnion</w:t>
      </w:r>
      <w:r w:rsidR="006643BB">
        <w:rPr>
          <w:rFonts w:ascii="Dosis" w:hAnsi="Dosis"/>
          <w:b/>
        </w:rPr>
        <w:t>ej z Zamawiającym</w:t>
      </w:r>
    </w:p>
    <w:p w14:paraId="2765AC34" w14:textId="3C614275" w:rsidR="00DA3300" w:rsidRPr="0044273B" w:rsidRDefault="00DA3300" w:rsidP="0007381E">
      <w:pPr>
        <w:numPr>
          <w:ilvl w:val="0"/>
          <w:numId w:val="19"/>
        </w:numPr>
        <w:rPr>
          <w:rFonts w:ascii="Dosis" w:hAnsi="Dosis"/>
        </w:rPr>
      </w:pPr>
      <w:r w:rsidRPr="00DA3300">
        <w:rPr>
          <w:rFonts w:ascii="Dosis" w:hAnsi="Dosis"/>
        </w:rPr>
        <w:t xml:space="preserve">Emisja spotów: </w:t>
      </w:r>
      <w:r w:rsidRPr="006643BB">
        <w:rPr>
          <w:rFonts w:ascii="Dosis" w:hAnsi="Dosis"/>
          <w:b/>
        </w:rPr>
        <w:t>od dnia zatwie</w:t>
      </w:r>
      <w:r w:rsidR="006643BB">
        <w:rPr>
          <w:rFonts w:ascii="Dosis" w:hAnsi="Dosis"/>
          <w:b/>
        </w:rPr>
        <w:t xml:space="preserve">rdzenia spotu do 30.06.2026 r. </w:t>
      </w:r>
    </w:p>
    <w:p w14:paraId="16C05060" w14:textId="77777777" w:rsidR="0044273B" w:rsidRPr="00ED0CFC" w:rsidRDefault="0044273B" w:rsidP="0044273B">
      <w:pPr>
        <w:pStyle w:val="Akapitzlist"/>
        <w:numPr>
          <w:ilvl w:val="0"/>
          <w:numId w:val="19"/>
        </w:numPr>
        <w:spacing w:after="0" w:line="360" w:lineRule="auto"/>
        <w:ind w:right="-1"/>
        <w:jc w:val="both"/>
        <w:rPr>
          <w:rFonts w:ascii="Dosis" w:hAnsi="Dosis"/>
        </w:rPr>
      </w:pPr>
      <w:r>
        <w:rPr>
          <w:rFonts w:ascii="Dosis" w:hAnsi="Dosis"/>
        </w:rPr>
        <w:t xml:space="preserve">Produkcja i emisja audycji radiowej sponsorowanej: </w:t>
      </w:r>
      <w:r w:rsidRPr="0044273B">
        <w:rPr>
          <w:rFonts w:ascii="Dosis" w:hAnsi="Dosis"/>
          <w:b/>
        </w:rPr>
        <w:t>do 30 dni od dnia otrzymania zlecenia.</w:t>
      </w:r>
    </w:p>
    <w:p w14:paraId="7113BC60" w14:textId="1AF2D025" w:rsidR="006643BB" w:rsidRPr="00DA3300" w:rsidRDefault="006643BB" w:rsidP="0007381E">
      <w:pPr>
        <w:numPr>
          <w:ilvl w:val="0"/>
          <w:numId w:val="19"/>
        </w:numPr>
        <w:rPr>
          <w:rFonts w:ascii="Dosis" w:hAnsi="Dosis"/>
        </w:rPr>
      </w:pPr>
      <w:r>
        <w:rPr>
          <w:rFonts w:ascii="Dosis" w:hAnsi="Dosis"/>
        </w:rPr>
        <w:t>Harmonogram  emisji do zatwierdzenia przez Zamawiającego.</w:t>
      </w:r>
    </w:p>
    <w:p w14:paraId="5A4828A4" w14:textId="1D4BF964" w:rsidR="006643BB" w:rsidRDefault="00DA3300" w:rsidP="0007381E">
      <w:pPr>
        <w:spacing w:line="360" w:lineRule="auto"/>
        <w:rPr>
          <w:rFonts w:ascii="Dosis" w:hAnsi="Dosis"/>
        </w:rPr>
      </w:pPr>
      <w:r w:rsidRPr="00DA3300">
        <w:rPr>
          <w:rFonts w:ascii="Dosis" w:hAnsi="Dosis"/>
          <w:b/>
          <w:bCs/>
        </w:rPr>
        <w:t>Grupa docelowa:</w:t>
      </w:r>
      <w:r w:rsidRPr="00DA3300">
        <w:rPr>
          <w:rFonts w:ascii="Dosis" w:hAnsi="Dosis"/>
        </w:rPr>
        <w:t xml:space="preserve"> </w:t>
      </w:r>
      <w:r w:rsidR="0007381E">
        <w:rPr>
          <w:rFonts w:ascii="Dosis" w:hAnsi="Dosis"/>
        </w:rPr>
        <w:t>m</w:t>
      </w:r>
      <w:r w:rsidRPr="00DA3300">
        <w:rPr>
          <w:rFonts w:ascii="Dosis" w:hAnsi="Dosis"/>
        </w:rPr>
        <w:t>ieszkańcy Opolszczyzny</w:t>
      </w:r>
      <w:r w:rsidR="0007381E">
        <w:rPr>
          <w:rFonts w:ascii="Dosis" w:hAnsi="Dosis"/>
        </w:rPr>
        <w:t>;</w:t>
      </w:r>
      <w:r w:rsidRPr="00DA3300">
        <w:rPr>
          <w:rFonts w:ascii="Dosis" w:hAnsi="Dosis"/>
        </w:rPr>
        <w:br/>
      </w:r>
      <w:r w:rsidRPr="00DA3300">
        <w:rPr>
          <w:rFonts w:ascii="Dosis" w:hAnsi="Dosis"/>
          <w:b/>
          <w:bCs/>
        </w:rPr>
        <w:t>Obszar emisji:</w:t>
      </w:r>
      <w:r w:rsidRPr="00DA3300">
        <w:rPr>
          <w:rFonts w:ascii="Dosis" w:hAnsi="Dosis"/>
        </w:rPr>
        <w:t xml:space="preserve"> lokalny (w zakresie powia</w:t>
      </w:r>
      <w:r w:rsidR="006643BB">
        <w:rPr>
          <w:rFonts w:ascii="Dosis" w:hAnsi="Dosis"/>
        </w:rPr>
        <w:t>tu kędzierzyńsko-kozielskiego)</w:t>
      </w:r>
    </w:p>
    <w:p w14:paraId="37E1BFC5" w14:textId="77777777" w:rsidR="006643BB" w:rsidRDefault="006643BB" w:rsidP="0007381E">
      <w:pPr>
        <w:spacing w:line="360" w:lineRule="auto"/>
        <w:rPr>
          <w:rFonts w:ascii="Dosis" w:hAnsi="Dosis"/>
        </w:rPr>
      </w:pPr>
    </w:p>
    <w:p w14:paraId="71112917" w14:textId="0719567E" w:rsidR="006643BB" w:rsidRPr="00F04BCB" w:rsidRDefault="006643BB" w:rsidP="006643BB">
      <w:pPr>
        <w:pStyle w:val="Akapitzlist"/>
        <w:numPr>
          <w:ilvl w:val="0"/>
          <w:numId w:val="24"/>
        </w:numPr>
        <w:spacing w:line="360" w:lineRule="auto"/>
        <w:ind w:left="567" w:hanging="567"/>
        <w:rPr>
          <w:rFonts w:ascii="Dosis" w:hAnsi="Dosis"/>
          <w:b/>
          <w:sz w:val="32"/>
          <w:szCs w:val="32"/>
        </w:rPr>
      </w:pPr>
      <w:r w:rsidRPr="00F04BCB">
        <w:rPr>
          <w:rFonts w:ascii="Dosis" w:hAnsi="Dosis"/>
          <w:b/>
          <w:sz w:val="32"/>
          <w:szCs w:val="32"/>
        </w:rPr>
        <w:t>Audycje radiowe sponsorowane</w:t>
      </w:r>
    </w:p>
    <w:p w14:paraId="4C2F16C3" w14:textId="2B183F6A" w:rsidR="006643BB" w:rsidRPr="00C75163" w:rsidRDefault="006643BB" w:rsidP="00C75163">
      <w:pPr>
        <w:pStyle w:val="NormalnyWeb"/>
        <w:numPr>
          <w:ilvl w:val="1"/>
          <w:numId w:val="22"/>
        </w:numPr>
        <w:spacing w:line="276" w:lineRule="auto"/>
        <w:ind w:left="426" w:hanging="426"/>
        <w:rPr>
          <w:rFonts w:ascii="Dosis" w:hAnsi="Dosis"/>
          <w:sz w:val="22"/>
          <w:szCs w:val="22"/>
        </w:rPr>
      </w:pPr>
      <w:r w:rsidRPr="00C11AC9">
        <w:rPr>
          <w:rStyle w:val="Pogrubienie"/>
          <w:rFonts w:ascii="Dosis" w:hAnsi="Dosis"/>
          <w:sz w:val="22"/>
          <w:szCs w:val="22"/>
        </w:rPr>
        <w:t>Zakres</w:t>
      </w:r>
      <w:r w:rsidRPr="00C11AC9">
        <w:rPr>
          <w:rFonts w:ascii="Dosis" w:hAnsi="Dosis"/>
          <w:sz w:val="22"/>
          <w:szCs w:val="22"/>
        </w:rPr>
        <w:br/>
        <w:t xml:space="preserve">Przygotowanie i emisja </w:t>
      </w:r>
      <w:r w:rsidRPr="00C11AC9">
        <w:rPr>
          <w:rStyle w:val="Pogrubienie"/>
          <w:rFonts w:ascii="Dosis" w:hAnsi="Dosis"/>
          <w:sz w:val="22"/>
          <w:szCs w:val="22"/>
        </w:rPr>
        <w:t>dwóch audycji sponsorowanych</w:t>
      </w:r>
      <w:r w:rsidRPr="00C11AC9">
        <w:rPr>
          <w:rFonts w:ascii="Dosis" w:hAnsi="Dosis"/>
          <w:sz w:val="22"/>
          <w:szCs w:val="22"/>
        </w:rPr>
        <w:t xml:space="preserve"> w rozgłośniach radiowych:</w:t>
      </w:r>
      <w:r w:rsidR="00C75163">
        <w:rPr>
          <w:rFonts w:ascii="Dosis" w:hAnsi="Dosis"/>
          <w:sz w:val="22"/>
          <w:szCs w:val="22"/>
        </w:rPr>
        <w:t xml:space="preserve"> </w:t>
      </w:r>
      <w:r w:rsidRPr="00C75163">
        <w:rPr>
          <w:rFonts w:ascii="Dosis" w:hAnsi="Dosis"/>
          <w:sz w:val="22"/>
          <w:szCs w:val="22"/>
        </w:rPr>
        <w:t xml:space="preserve"> o zasięgu </w:t>
      </w:r>
      <w:r w:rsidRPr="00C75163">
        <w:rPr>
          <w:rStyle w:val="Pogrubienie"/>
          <w:rFonts w:ascii="Dosis" w:hAnsi="Dosis"/>
          <w:sz w:val="22"/>
          <w:szCs w:val="22"/>
        </w:rPr>
        <w:t>lokalnym</w:t>
      </w:r>
      <w:r w:rsidRPr="00C75163">
        <w:rPr>
          <w:rFonts w:ascii="Dosis" w:hAnsi="Dosis"/>
          <w:sz w:val="22"/>
          <w:szCs w:val="22"/>
        </w:rPr>
        <w:t>,</w:t>
      </w:r>
    </w:p>
    <w:p w14:paraId="70547E53" w14:textId="77777777" w:rsidR="006643BB" w:rsidRPr="00C11AC9" w:rsidRDefault="006643BB" w:rsidP="00AB586E">
      <w:pPr>
        <w:pStyle w:val="NormalnyWeb"/>
        <w:numPr>
          <w:ilvl w:val="0"/>
          <w:numId w:val="24"/>
        </w:numPr>
        <w:spacing w:line="276" w:lineRule="auto"/>
        <w:ind w:left="426" w:hanging="426"/>
        <w:rPr>
          <w:rFonts w:ascii="Dosis" w:hAnsi="Dosis"/>
          <w:sz w:val="22"/>
          <w:szCs w:val="22"/>
        </w:rPr>
      </w:pPr>
      <w:r w:rsidRPr="00C11AC9">
        <w:rPr>
          <w:rStyle w:val="Pogrubienie"/>
          <w:rFonts w:ascii="Dosis" w:hAnsi="Dosis"/>
          <w:sz w:val="22"/>
          <w:szCs w:val="22"/>
        </w:rPr>
        <w:t>Struktura audycji</w:t>
      </w:r>
    </w:p>
    <w:p w14:paraId="747F31C8" w14:textId="77777777" w:rsidR="006643BB" w:rsidRPr="00C11AC9" w:rsidRDefault="006643BB" w:rsidP="00AB586E">
      <w:pPr>
        <w:pStyle w:val="NormalnyWeb"/>
        <w:numPr>
          <w:ilvl w:val="1"/>
          <w:numId w:val="24"/>
        </w:numPr>
        <w:spacing w:line="276" w:lineRule="auto"/>
        <w:ind w:left="426" w:firstLine="0"/>
        <w:rPr>
          <w:rFonts w:ascii="Dosis" w:hAnsi="Dosis"/>
          <w:sz w:val="22"/>
          <w:szCs w:val="22"/>
        </w:rPr>
      </w:pPr>
      <w:r w:rsidRPr="00C11AC9">
        <w:rPr>
          <w:rFonts w:ascii="Dosis" w:hAnsi="Dosis"/>
          <w:sz w:val="22"/>
          <w:szCs w:val="22"/>
        </w:rPr>
        <w:t xml:space="preserve">Każda audycja powinna składać się z </w:t>
      </w:r>
      <w:r w:rsidRPr="00C11AC9">
        <w:rPr>
          <w:rStyle w:val="Pogrubienie"/>
          <w:rFonts w:ascii="Dosis" w:hAnsi="Dosis"/>
          <w:sz w:val="22"/>
          <w:szCs w:val="22"/>
        </w:rPr>
        <w:t>dwóch części</w:t>
      </w:r>
      <w:r w:rsidRPr="00C11AC9">
        <w:rPr>
          <w:rFonts w:ascii="Dosis" w:hAnsi="Dosis"/>
          <w:sz w:val="22"/>
          <w:szCs w:val="22"/>
        </w:rPr>
        <w:t xml:space="preserve"> (2 × ok. 3–5 minut).</w:t>
      </w:r>
    </w:p>
    <w:p w14:paraId="4EA5BAC5" w14:textId="77777777" w:rsidR="006643BB" w:rsidRPr="00C11AC9" w:rsidRDefault="006643BB" w:rsidP="00AB586E">
      <w:pPr>
        <w:pStyle w:val="NormalnyWeb"/>
        <w:numPr>
          <w:ilvl w:val="1"/>
          <w:numId w:val="24"/>
        </w:numPr>
        <w:spacing w:line="276" w:lineRule="auto"/>
        <w:ind w:left="426" w:firstLine="0"/>
        <w:rPr>
          <w:rFonts w:ascii="Dosis" w:hAnsi="Dosis"/>
          <w:sz w:val="22"/>
          <w:szCs w:val="22"/>
        </w:rPr>
      </w:pPr>
      <w:r w:rsidRPr="00C11AC9">
        <w:rPr>
          <w:rFonts w:ascii="Dosis" w:hAnsi="Dosis"/>
          <w:sz w:val="22"/>
          <w:szCs w:val="22"/>
        </w:rPr>
        <w:t>Tematyka: przebieg inwestycji, znaczenie remontu dla rozwoju szpitala oraz aktualny etap realizacji prac.</w:t>
      </w:r>
    </w:p>
    <w:p w14:paraId="46FAEDCF" w14:textId="77777777" w:rsidR="006643BB" w:rsidRPr="00C11AC9" w:rsidRDefault="006643BB" w:rsidP="00AB586E">
      <w:pPr>
        <w:pStyle w:val="NormalnyWeb"/>
        <w:numPr>
          <w:ilvl w:val="0"/>
          <w:numId w:val="24"/>
        </w:numPr>
        <w:spacing w:line="276" w:lineRule="auto"/>
        <w:ind w:left="426" w:hanging="426"/>
        <w:rPr>
          <w:rFonts w:ascii="Dosis" w:hAnsi="Dosis"/>
          <w:sz w:val="22"/>
          <w:szCs w:val="22"/>
        </w:rPr>
      </w:pPr>
      <w:r w:rsidRPr="00C11AC9">
        <w:rPr>
          <w:rStyle w:val="Pogrubienie"/>
          <w:rFonts w:ascii="Dosis" w:hAnsi="Dosis"/>
          <w:sz w:val="22"/>
          <w:szCs w:val="22"/>
        </w:rPr>
        <w:t>Zasady realizacji</w:t>
      </w:r>
    </w:p>
    <w:p w14:paraId="2381FAAA" w14:textId="77777777" w:rsidR="006643BB" w:rsidRPr="00C11AC9" w:rsidRDefault="006643BB" w:rsidP="00AB586E">
      <w:pPr>
        <w:pStyle w:val="NormalnyWeb"/>
        <w:numPr>
          <w:ilvl w:val="1"/>
          <w:numId w:val="24"/>
        </w:numPr>
        <w:spacing w:line="276" w:lineRule="auto"/>
        <w:ind w:left="426" w:firstLine="0"/>
        <w:rPr>
          <w:rFonts w:ascii="Dosis" w:hAnsi="Dosis"/>
          <w:sz w:val="22"/>
          <w:szCs w:val="22"/>
        </w:rPr>
      </w:pPr>
      <w:r w:rsidRPr="00C11AC9">
        <w:rPr>
          <w:rFonts w:ascii="Dosis" w:hAnsi="Dosis"/>
          <w:sz w:val="22"/>
          <w:szCs w:val="22"/>
        </w:rPr>
        <w:t xml:space="preserve">Audycje należy przygotować </w:t>
      </w:r>
      <w:r w:rsidRPr="00C11AC9">
        <w:rPr>
          <w:rStyle w:val="Pogrubienie"/>
          <w:rFonts w:ascii="Dosis" w:hAnsi="Dosis"/>
          <w:sz w:val="22"/>
          <w:szCs w:val="22"/>
        </w:rPr>
        <w:t>we współpracy ze specjalistami pracującymi w szpitalu</w:t>
      </w:r>
      <w:r w:rsidRPr="00C11AC9">
        <w:rPr>
          <w:rFonts w:ascii="Dosis" w:hAnsi="Dosis"/>
          <w:sz w:val="22"/>
          <w:szCs w:val="22"/>
        </w:rPr>
        <w:t>, którzy wypowiedzą się na temat znaczenia inwestycji dla funkcjonowania oddziałów.</w:t>
      </w:r>
    </w:p>
    <w:p w14:paraId="4C7A04C7" w14:textId="77777777" w:rsidR="006643BB" w:rsidRPr="00C11AC9" w:rsidRDefault="006643BB" w:rsidP="00AB586E">
      <w:pPr>
        <w:pStyle w:val="NormalnyWeb"/>
        <w:numPr>
          <w:ilvl w:val="1"/>
          <w:numId w:val="24"/>
        </w:numPr>
        <w:spacing w:line="276" w:lineRule="auto"/>
        <w:ind w:left="426" w:firstLine="0"/>
        <w:rPr>
          <w:rFonts w:ascii="Dosis" w:hAnsi="Dosis"/>
          <w:sz w:val="22"/>
          <w:szCs w:val="22"/>
        </w:rPr>
      </w:pPr>
      <w:r w:rsidRPr="00C11AC9">
        <w:rPr>
          <w:rFonts w:ascii="Dosis" w:hAnsi="Dosis"/>
          <w:sz w:val="22"/>
          <w:szCs w:val="22"/>
        </w:rPr>
        <w:t xml:space="preserve">Materiały muszą zawierać </w:t>
      </w:r>
      <w:r w:rsidRPr="00C11AC9">
        <w:rPr>
          <w:rStyle w:val="Pogrubienie"/>
          <w:rFonts w:ascii="Dosis" w:hAnsi="Dosis"/>
          <w:sz w:val="22"/>
          <w:szCs w:val="22"/>
        </w:rPr>
        <w:t>aktualne informacje</w:t>
      </w:r>
      <w:r w:rsidRPr="00C11AC9">
        <w:rPr>
          <w:rFonts w:ascii="Dosis" w:hAnsi="Dosis"/>
          <w:sz w:val="22"/>
          <w:szCs w:val="22"/>
        </w:rPr>
        <w:t xml:space="preserve"> o postępach remontu.</w:t>
      </w:r>
    </w:p>
    <w:p w14:paraId="001628E7" w14:textId="35BA7E39" w:rsidR="006643BB" w:rsidRPr="00C11AC9" w:rsidRDefault="006643BB" w:rsidP="00AB586E">
      <w:pPr>
        <w:pStyle w:val="NormalnyWeb"/>
        <w:numPr>
          <w:ilvl w:val="0"/>
          <w:numId w:val="24"/>
        </w:numPr>
        <w:spacing w:line="276" w:lineRule="auto"/>
        <w:ind w:left="426" w:hanging="426"/>
        <w:rPr>
          <w:rFonts w:ascii="Dosis" w:hAnsi="Dosis"/>
          <w:sz w:val="22"/>
          <w:szCs w:val="22"/>
        </w:rPr>
      </w:pPr>
      <w:r w:rsidRPr="00C11AC9">
        <w:rPr>
          <w:rFonts w:ascii="Dosis" w:hAnsi="Dosis"/>
          <w:sz w:val="22"/>
          <w:szCs w:val="22"/>
        </w:rPr>
        <w:t>Stacje radiowe są zobowiązane do:</w:t>
      </w:r>
    </w:p>
    <w:p w14:paraId="7F6D1553" w14:textId="77777777" w:rsidR="006643BB" w:rsidRPr="00C11AC9" w:rsidRDefault="006643BB" w:rsidP="00AB586E">
      <w:pPr>
        <w:pStyle w:val="NormalnyWeb"/>
        <w:numPr>
          <w:ilvl w:val="2"/>
          <w:numId w:val="24"/>
        </w:numPr>
        <w:spacing w:line="276" w:lineRule="auto"/>
        <w:ind w:left="709" w:hanging="283"/>
        <w:rPr>
          <w:rFonts w:ascii="Dosis" w:hAnsi="Dosis"/>
          <w:sz w:val="22"/>
          <w:szCs w:val="22"/>
        </w:rPr>
      </w:pPr>
      <w:r w:rsidRPr="00C11AC9">
        <w:rPr>
          <w:rFonts w:ascii="Dosis" w:hAnsi="Dosis"/>
          <w:sz w:val="22"/>
          <w:szCs w:val="22"/>
        </w:rPr>
        <w:t xml:space="preserve">publikacji materiału na </w:t>
      </w:r>
      <w:r w:rsidRPr="00C11AC9">
        <w:rPr>
          <w:rStyle w:val="Pogrubienie"/>
          <w:rFonts w:ascii="Dosis" w:hAnsi="Dosis"/>
          <w:sz w:val="22"/>
          <w:szCs w:val="22"/>
        </w:rPr>
        <w:t>stronie internetowej lub/oraz w mediach społecznościowych </w:t>
      </w:r>
      <w:r w:rsidRPr="00C11AC9">
        <w:rPr>
          <w:rFonts w:ascii="Dosis" w:hAnsi="Dosis"/>
          <w:sz w:val="22"/>
          <w:szCs w:val="22"/>
        </w:rPr>
        <w:t xml:space="preserve">wraz z </w:t>
      </w:r>
      <w:r w:rsidRPr="00C11AC9">
        <w:rPr>
          <w:rStyle w:val="Pogrubienie"/>
          <w:rFonts w:ascii="Dosis" w:hAnsi="Dosis"/>
          <w:sz w:val="22"/>
          <w:szCs w:val="22"/>
        </w:rPr>
        <w:t>aktualnymi zdjęciami</w:t>
      </w:r>
      <w:r w:rsidRPr="00C11AC9">
        <w:rPr>
          <w:rFonts w:ascii="Dosis" w:hAnsi="Dosis"/>
          <w:sz w:val="22"/>
          <w:szCs w:val="22"/>
        </w:rPr>
        <w:t xml:space="preserve"> z placu budowy,</w:t>
      </w:r>
    </w:p>
    <w:p w14:paraId="467946C7" w14:textId="16D809F1" w:rsidR="006643BB" w:rsidRPr="00C11AC9" w:rsidRDefault="006643BB" w:rsidP="00AB586E">
      <w:pPr>
        <w:pStyle w:val="NormalnyWeb"/>
        <w:numPr>
          <w:ilvl w:val="2"/>
          <w:numId w:val="24"/>
        </w:numPr>
        <w:spacing w:line="276" w:lineRule="auto"/>
        <w:ind w:left="709" w:hanging="283"/>
        <w:rPr>
          <w:rFonts w:ascii="Dosis" w:hAnsi="Dosis"/>
          <w:sz w:val="22"/>
          <w:szCs w:val="22"/>
        </w:rPr>
      </w:pPr>
      <w:r w:rsidRPr="00C11AC9">
        <w:rPr>
          <w:rFonts w:ascii="Dosis" w:hAnsi="Dosis"/>
          <w:sz w:val="22"/>
          <w:szCs w:val="22"/>
        </w:rPr>
        <w:t xml:space="preserve">przekazania szpitalowi pełnych materiałów wraz z </w:t>
      </w:r>
      <w:r w:rsidRPr="00C11AC9">
        <w:rPr>
          <w:rStyle w:val="Pogrubienie"/>
          <w:rFonts w:ascii="Dosis" w:hAnsi="Dosis"/>
          <w:sz w:val="22"/>
          <w:szCs w:val="22"/>
        </w:rPr>
        <w:t>prawami autorskimi</w:t>
      </w:r>
      <w:r w:rsidRPr="00C11AC9">
        <w:rPr>
          <w:rFonts w:ascii="Dosis" w:hAnsi="Dosis"/>
          <w:sz w:val="22"/>
          <w:szCs w:val="22"/>
        </w:rPr>
        <w:t xml:space="preserve"> do dalszego wykorzystania (m.in. w mediach społecznościowych i na stronie internetowej szpitala).</w:t>
      </w:r>
    </w:p>
    <w:p w14:paraId="41837FBA" w14:textId="77777777" w:rsidR="002B73AC" w:rsidRDefault="002B73AC" w:rsidP="006643BB">
      <w:pPr>
        <w:ind w:right="-1"/>
        <w:jc w:val="right"/>
        <w:rPr>
          <w:rFonts w:ascii="Dosis" w:hAnsi="Dosis" w:cs="Calibri"/>
          <w:b/>
        </w:rPr>
      </w:pPr>
    </w:p>
    <w:p w14:paraId="6CC7D789" w14:textId="77777777" w:rsidR="002B73AC" w:rsidRDefault="002B73AC" w:rsidP="006643BB">
      <w:pPr>
        <w:ind w:right="-1"/>
        <w:jc w:val="right"/>
        <w:rPr>
          <w:rFonts w:ascii="Dosis" w:hAnsi="Dosis" w:cs="Calibri"/>
          <w:b/>
        </w:rPr>
      </w:pPr>
    </w:p>
    <w:p w14:paraId="426DFD25" w14:textId="06562493" w:rsidR="006643BB" w:rsidRPr="0007381E" w:rsidRDefault="006643BB" w:rsidP="006643BB">
      <w:pPr>
        <w:ind w:right="-1"/>
        <w:jc w:val="right"/>
        <w:rPr>
          <w:rFonts w:ascii="Dosis" w:hAnsi="Dosis" w:cs="Calibri"/>
          <w:b/>
          <w:bCs/>
        </w:rPr>
      </w:pPr>
      <w:r>
        <w:rPr>
          <w:rFonts w:ascii="Dosis" w:hAnsi="Dosis" w:cs="Calibri"/>
          <w:b/>
        </w:rPr>
        <w:t>Załącznik nr 3</w:t>
      </w:r>
    </w:p>
    <w:p w14:paraId="10954AC3" w14:textId="40184380" w:rsidR="006643BB" w:rsidRPr="0007381E" w:rsidRDefault="006643BB" w:rsidP="006643BB">
      <w:pPr>
        <w:ind w:right="-1"/>
        <w:rPr>
          <w:rFonts w:ascii="Dosis" w:hAnsi="Dosis" w:cs="Arial"/>
          <w:b/>
          <w:sz w:val="20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0218F0">
        <w:rPr>
          <w:rFonts w:ascii="Dosis" w:hAnsi="Dosis" w:cs="Arial"/>
          <w:b/>
          <w:sz w:val="20"/>
        </w:rPr>
        <w:t>AZ.MP.164</w:t>
      </w:r>
    </w:p>
    <w:p w14:paraId="4A61D7E8" w14:textId="154B52FD" w:rsidR="006643BB" w:rsidRPr="0007381E" w:rsidRDefault="006643BB" w:rsidP="006643BB">
      <w:pPr>
        <w:spacing w:line="240" w:lineRule="auto"/>
        <w:jc w:val="center"/>
        <w:rPr>
          <w:rFonts w:ascii="Dosis" w:hAnsi="Dosis"/>
          <w:b/>
          <w:bCs/>
          <w:sz w:val="28"/>
          <w:szCs w:val="28"/>
          <w:u w:val="single"/>
        </w:rPr>
      </w:pPr>
      <w:r w:rsidRPr="002B73AC">
        <w:rPr>
          <w:rFonts w:ascii="Dosis" w:hAnsi="Dosis"/>
          <w:b/>
          <w:bCs/>
          <w:sz w:val="28"/>
          <w:szCs w:val="28"/>
          <w:u w:val="single"/>
          <w:shd w:val="clear" w:color="auto" w:fill="BFBFBF" w:themeFill="background1" w:themeFillShade="BF"/>
        </w:rPr>
        <w:t xml:space="preserve">Szczegółowy opis przedmiotu zamówienia – dla zadania częściowego nr 2 </w:t>
      </w:r>
    </w:p>
    <w:p w14:paraId="26A4BA8C" w14:textId="77777777" w:rsidR="006643BB" w:rsidRPr="00DA3300" w:rsidRDefault="006643BB" w:rsidP="006643BB">
      <w:pPr>
        <w:spacing w:line="240" w:lineRule="auto"/>
        <w:jc w:val="center"/>
        <w:rPr>
          <w:rFonts w:ascii="Dosis" w:hAnsi="Dosis"/>
          <w:b/>
          <w:bCs/>
          <w:sz w:val="28"/>
          <w:szCs w:val="28"/>
        </w:rPr>
      </w:pPr>
    </w:p>
    <w:p w14:paraId="1895497B" w14:textId="77777777" w:rsidR="006643BB" w:rsidRPr="00DA3300" w:rsidRDefault="006643BB" w:rsidP="006643BB">
      <w:pPr>
        <w:rPr>
          <w:rFonts w:ascii="Dosis" w:hAnsi="Dosis"/>
        </w:rPr>
      </w:pPr>
      <w:r w:rsidRPr="00DA3300">
        <w:rPr>
          <w:rFonts w:ascii="Dosis" w:hAnsi="Dosis"/>
        </w:rPr>
        <w:t>Przedmiotem zamówienia jest kompleksowa usługa obejmująca:</w:t>
      </w:r>
    </w:p>
    <w:p w14:paraId="0F3C0510" w14:textId="77777777" w:rsidR="006643BB" w:rsidRDefault="006643BB" w:rsidP="006643BB">
      <w:pPr>
        <w:jc w:val="both"/>
        <w:rPr>
          <w:rFonts w:ascii="Dosis" w:hAnsi="Dosis"/>
          <w:b/>
        </w:rPr>
      </w:pPr>
      <w:r w:rsidRPr="00DA3300">
        <w:rPr>
          <w:rFonts w:ascii="Dosis" w:hAnsi="Dosis"/>
          <w:b/>
        </w:rPr>
        <w:t>Zadanie częściowe nr 2 – opracowanie, produkcja i emisja spotów radiowych o zasięgu regionalnym</w:t>
      </w:r>
      <w:r>
        <w:rPr>
          <w:rFonts w:ascii="Dosis" w:hAnsi="Dosis"/>
          <w:b/>
        </w:rPr>
        <w:t xml:space="preserve"> </w:t>
      </w:r>
      <w:r w:rsidRPr="00DA3300">
        <w:rPr>
          <w:rFonts w:ascii="Dosis" w:hAnsi="Dosis"/>
          <w:b/>
        </w:rPr>
        <w:t>–</w:t>
      </w:r>
      <w:r>
        <w:rPr>
          <w:rFonts w:ascii="Dosis" w:hAnsi="Dosis"/>
          <w:b/>
        </w:rPr>
        <w:t xml:space="preserve"> </w:t>
      </w:r>
      <w:r w:rsidRPr="00DA3300">
        <w:rPr>
          <w:rFonts w:ascii="Dosis" w:hAnsi="Dosis"/>
          <w:b/>
        </w:rPr>
        <w:t xml:space="preserve">dot. województwa opolskiego </w:t>
      </w:r>
    </w:p>
    <w:p w14:paraId="4BF78F35" w14:textId="77777777" w:rsidR="006643BB" w:rsidRDefault="006643BB" w:rsidP="006643BB">
      <w:pPr>
        <w:jc w:val="both"/>
        <w:rPr>
          <w:rFonts w:ascii="Dosis" w:hAnsi="Dosis"/>
          <w:b/>
        </w:rPr>
      </w:pPr>
    </w:p>
    <w:p w14:paraId="0EE8BCA2" w14:textId="30290C94" w:rsidR="00C75163" w:rsidRDefault="006643BB" w:rsidP="002B73AC">
      <w:pPr>
        <w:shd w:val="clear" w:color="auto" w:fill="FFFFFF" w:themeFill="background1"/>
        <w:jc w:val="both"/>
        <w:rPr>
          <w:rFonts w:ascii="Dosis" w:hAnsi="Dosis"/>
        </w:rPr>
      </w:pPr>
      <w:r w:rsidRPr="00DA3300">
        <w:rPr>
          <w:rFonts w:ascii="Dosis" w:hAnsi="Dosis"/>
        </w:rPr>
        <w:t>Szczegółowy opis przedmiotu zamówienia</w:t>
      </w:r>
      <w:r w:rsidR="002B73AC">
        <w:rPr>
          <w:rFonts w:ascii="Dosis" w:hAnsi="Dosis"/>
        </w:rPr>
        <w:t>:</w:t>
      </w:r>
    </w:p>
    <w:p w14:paraId="365C4DFF" w14:textId="77777777" w:rsidR="006643BB" w:rsidRPr="00DA3300" w:rsidRDefault="006643BB" w:rsidP="006643BB">
      <w:pPr>
        <w:numPr>
          <w:ilvl w:val="0"/>
          <w:numId w:val="15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Opracowanie i produkcję spotów reklamowych</w:t>
      </w:r>
      <w:r w:rsidRPr="00DA3300">
        <w:rPr>
          <w:rFonts w:ascii="Dosis" w:hAnsi="Dosis"/>
        </w:rPr>
        <w:t>, w tym:</w:t>
      </w:r>
    </w:p>
    <w:p w14:paraId="0E29006A" w14:textId="77777777" w:rsidR="006643BB" w:rsidRPr="00DA3300" w:rsidRDefault="006643BB" w:rsidP="006643BB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przygotowanie koncepcji kreatywnej,</w:t>
      </w:r>
    </w:p>
    <w:p w14:paraId="56018EA4" w14:textId="77777777" w:rsidR="006643BB" w:rsidRPr="00DA3300" w:rsidRDefault="006643BB" w:rsidP="006643BB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opracowanie scenariusza,</w:t>
      </w:r>
    </w:p>
    <w:p w14:paraId="14CA02E5" w14:textId="77777777" w:rsidR="006643BB" w:rsidRPr="00DA3300" w:rsidRDefault="006643BB" w:rsidP="006643BB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realizację nagrań dźwiękowych,</w:t>
      </w:r>
    </w:p>
    <w:p w14:paraId="24DDD273" w14:textId="77777777" w:rsidR="006643BB" w:rsidRPr="00DA3300" w:rsidRDefault="006643BB" w:rsidP="006643BB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 xml:space="preserve">montaż i </w:t>
      </w:r>
      <w:proofErr w:type="spellStart"/>
      <w:r w:rsidRPr="00DA3300">
        <w:rPr>
          <w:rFonts w:ascii="Dosis" w:hAnsi="Dosis"/>
        </w:rPr>
        <w:t>postprodukcję</w:t>
      </w:r>
      <w:proofErr w:type="spellEnd"/>
      <w:r w:rsidRPr="00DA3300">
        <w:rPr>
          <w:rFonts w:ascii="Dosis" w:hAnsi="Dosis"/>
        </w:rPr>
        <w:t xml:space="preserve"> spotów,</w:t>
      </w:r>
    </w:p>
    <w:p w14:paraId="6CDF55A6" w14:textId="77777777" w:rsidR="006643BB" w:rsidRPr="00DA3300" w:rsidRDefault="006643BB" w:rsidP="006643BB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przygotowanie finalnych wersji spotów w formatach wymaganych do emisji,</w:t>
      </w:r>
    </w:p>
    <w:p w14:paraId="4EE5B345" w14:textId="476F924E" w:rsidR="006643BB" w:rsidRPr="00DA3300" w:rsidRDefault="006643BB" w:rsidP="006643BB">
      <w:pPr>
        <w:jc w:val="both"/>
        <w:rPr>
          <w:rFonts w:ascii="Dosis" w:hAnsi="Dosis"/>
        </w:rPr>
      </w:pPr>
      <w:r w:rsidRPr="00DA3300">
        <w:rPr>
          <w:rFonts w:ascii="Dosis" w:hAnsi="Dosis"/>
        </w:rPr>
        <w:t xml:space="preserve">dotyczących zadania  </w:t>
      </w:r>
      <w:r w:rsidRPr="00DA3300">
        <w:rPr>
          <w:rFonts w:ascii="Dosis" w:hAnsi="Dosis"/>
          <w:b/>
          <w:bCs/>
        </w:rPr>
        <w:t>„</w:t>
      </w:r>
      <w:r w:rsidRPr="000B31F6">
        <w:rPr>
          <w:rFonts w:ascii="Dosis" w:hAnsi="Dosis" w:cs="Calibri"/>
          <w:b/>
          <w:iCs/>
          <w:lang w:val="cs-CZ"/>
        </w:rPr>
        <w:t>Rozbudowa budynków wraz z zakupem sprzętu i aparatury medycznej dla Samodzielnego Publicznego Zespołu Opieki Z</w:t>
      </w:r>
      <w:r w:rsidR="002B73AC">
        <w:rPr>
          <w:rFonts w:ascii="Dosis" w:hAnsi="Dosis" w:cs="Calibri"/>
          <w:b/>
          <w:iCs/>
          <w:lang w:val="cs-CZ"/>
        </w:rPr>
        <w:t xml:space="preserve">drowotnej w Kędzierzynie-Koźlu </w:t>
      </w:r>
      <w:r w:rsidRPr="000B31F6">
        <w:rPr>
          <w:rFonts w:ascii="Dosis" w:hAnsi="Dosis" w:cs="Calibri"/>
          <w:b/>
          <w:iCs/>
          <w:lang w:val="cs-CZ"/>
        </w:rPr>
        <w:t>na potrzeby opieki onkologicznej“</w:t>
      </w:r>
      <w:r w:rsidRPr="00FF7276">
        <w:rPr>
          <w:rFonts w:ascii="Dosis" w:hAnsi="Dosis" w:cs="Calibri"/>
          <w:i/>
          <w:iCs/>
          <w:lang w:val="cs-CZ"/>
        </w:rPr>
        <w:t xml:space="preserve"> </w:t>
      </w:r>
      <w:r w:rsidRPr="001F2523">
        <w:rPr>
          <w:rFonts w:ascii="Dosis" w:hAnsi="Dosis" w:cs="Calibri"/>
          <w:lang w:val="cs-CZ"/>
        </w:rPr>
        <w:t>w ramach Krajowego Planu Odbudowy i Zwiększenia Odporności – Komponentu D „Efektywność, dostępność i jakość systemu ochrony zdrowia”, inwestycji D1.1.1 rozwój i modernizacja infrastruktury centrów opieki wysokospecjalistycznej i innych podmiotów leczniczych.</w:t>
      </w:r>
    </w:p>
    <w:p w14:paraId="5D1B428B" w14:textId="77777777" w:rsidR="006643BB" w:rsidRPr="00DA3300" w:rsidRDefault="006643BB" w:rsidP="006643BB">
      <w:pPr>
        <w:numPr>
          <w:ilvl w:val="0"/>
          <w:numId w:val="15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Emisję spotów reklamowych</w:t>
      </w:r>
      <w:r w:rsidRPr="00DA3300">
        <w:rPr>
          <w:rFonts w:ascii="Dosis" w:hAnsi="Dosis"/>
        </w:rPr>
        <w:t xml:space="preserve"> w </w:t>
      </w:r>
      <w:r w:rsidRPr="00DA3300">
        <w:rPr>
          <w:rFonts w:ascii="Dosis" w:hAnsi="Dosis"/>
          <w:b/>
          <w:bCs/>
        </w:rPr>
        <w:t>dwóch rozgłośniach radiowych o zasięgu lokalnym/regionalnym</w:t>
      </w:r>
      <w:r w:rsidRPr="00DA3300">
        <w:rPr>
          <w:rFonts w:ascii="Dosis" w:hAnsi="Dosis"/>
        </w:rPr>
        <w:t xml:space="preserve"> lub innych stacjach o porównywalnym zasięgu technicznym i audytoryjnym, zapewniających dotarcie do szerokiej grupy odbiorców..</w:t>
      </w:r>
    </w:p>
    <w:p w14:paraId="79D4BE96" w14:textId="77777777" w:rsidR="006643BB" w:rsidRPr="00DA3300" w:rsidRDefault="006643BB" w:rsidP="006643BB">
      <w:pPr>
        <w:numPr>
          <w:ilvl w:val="0"/>
          <w:numId w:val="16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Zakres emisji obejmuje:</w:t>
      </w:r>
    </w:p>
    <w:p w14:paraId="71A07680" w14:textId="77777777" w:rsidR="006643BB" w:rsidRPr="00DA3300" w:rsidRDefault="006643BB" w:rsidP="006643BB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emisję spotów w terminach wskazanych przez Zamawiającego,</w:t>
      </w:r>
    </w:p>
    <w:p w14:paraId="33EF1000" w14:textId="77777777" w:rsidR="006643BB" w:rsidRPr="00DA3300" w:rsidRDefault="006643BB" w:rsidP="006643BB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przygotowanie i realizację harmonogramu emisji,</w:t>
      </w:r>
    </w:p>
    <w:p w14:paraId="7545A172" w14:textId="77777777" w:rsidR="006643BB" w:rsidRPr="00DA3300" w:rsidRDefault="006643BB" w:rsidP="006643BB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przedstawienie raportu z realizacji emisji.</w:t>
      </w:r>
    </w:p>
    <w:p w14:paraId="0B4F7D44" w14:textId="77777777" w:rsidR="006643BB" w:rsidRPr="00DA3300" w:rsidRDefault="006643BB" w:rsidP="006643BB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Wymagania dotyczące spotów</w:t>
      </w:r>
    </w:p>
    <w:p w14:paraId="03854E15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 xml:space="preserve">liczba emisji spotów: </w:t>
      </w:r>
      <w:r w:rsidRPr="006643BB">
        <w:rPr>
          <w:rFonts w:ascii="Dosis" w:hAnsi="Dosis"/>
          <w:b/>
        </w:rPr>
        <w:t>30</w:t>
      </w:r>
      <w:r w:rsidRPr="00DA3300">
        <w:rPr>
          <w:rFonts w:ascii="Dosis" w:hAnsi="Dosis"/>
        </w:rPr>
        <w:t xml:space="preserve"> (ostateczna liczba emisji zostanie określna przez zamawiającego w zleceniu wykonania usługi). </w:t>
      </w:r>
    </w:p>
    <w:p w14:paraId="2C112DD5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>
        <w:rPr>
          <w:rFonts w:ascii="Dosis" w:hAnsi="Dosis"/>
        </w:rPr>
        <w:t xml:space="preserve">długość spotu: </w:t>
      </w:r>
      <w:r w:rsidRPr="006643BB">
        <w:rPr>
          <w:rFonts w:ascii="Dosis" w:hAnsi="Dosis"/>
          <w:b/>
        </w:rPr>
        <w:t>60 s</w:t>
      </w:r>
    </w:p>
    <w:p w14:paraId="2A1812AE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liczba wersji spotu: 1-2 (ostateczna liczba wersji spotów zostanie określna przez zamawiającego w zleceniu wykonania usługi).</w:t>
      </w:r>
    </w:p>
    <w:p w14:paraId="78916FEE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język spotu: język polski</w:t>
      </w:r>
    </w:p>
    <w:p w14:paraId="7E7FEBAD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treść musi być zgodna z wytycznymi dotyczącymi informacji i promocji KPO</w:t>
      </w:r>
    </w:p>
    <w:p w14:paraId="0C81538C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spoty muszą spełniać standardy techniczne wymagane przez stacje radiowe.</w:t>
      </w:r>
    </w:p>
    <w:p w14:paraId="586ED389" w14:textId="77777777" w:rsidR="006643BB" w:rsidRPr="00DA3300" w:rsidRDefault="006643BB" w:rsidP="006643BB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Termin realizacji zamówienia</w:t>
      </w:r>
    </w:p>
    <w:p w14:paraId="2EB61905" w14:textId="77777777" w:rsidR="006643BB" w:rsidRPr="00DA3300" w:rsidRDefault="006643BB" w:rsidP="006643BB">
      <w:pPr>
        <w:numPr>
          <w:ilvl w:val="0"/>
          <w:numId w:val="19"/>
        </w:numPr>
        <w:rPr>
          <w:rFonts w:ascii="Dosis" w:hAnsi="Dosis"/>
        </w:rPr>
      </w:pPr>
      <w:r w:rsidRPr="00DA3300">
        <w:rPr>
          <w:rFonts w:ascii="Dosis" w:hAnsi="Dosis"/>
        </w:rPr>
        <w:t>Produkcja spotów</w:t>
      </w:r>
      <w:r>
        <w:rPr>
          <w:rFonts w:ascii="Dosis" w:hAnsi="Dosis"/>
          <w:b/>
        </w:rPr>
        <w:t xml:space="preserve">: </w:t>
      </w:r>
      <w:r w:rsidRPr="006643BB">
        <w:rPr>
          <w:rFonts w:ascii="Dosis" w:hAnsi="Dosis"/>
          <w:b/>
        </w:rPr>
        <w:t>14 dni od  dnia otrzymania zlecenia na przygotowanie ostatecznej wersji spotu uzgodnion</w:t>
      </w:r>
      <w:r>
        <w:rPr>
          <w:rFonts w:ascii="Dosis" w:hAnsi="Dosis"/>
          <w:b/>
        </w:rPr>
        <w:t>ej z Zamawiającym</w:t>
      </w:r>
    </w:p>
    <w:p w14:paraId="1AEA9E06" w14:textId="77777777" w:rsidR="006643BB" w:rsidRDefault="006643BB" w:rsidP="006643BB">
      <w:pPr>
        <w:numPr>
          <w:ilvl w:val="0"/>
          <w:numId w:val="19"/>
        </w:numPr>
        <w:rPr>
          <w:rFonts w:ascii="Dosis" w:hAnsi="Dosis"/>
        </w:rPr>
      </w:pPr>
      <w:r w:rsidRPr="00DA3300">
        <w:rPr>
          <w:rFonts w:ascii="Dosis" w:hAnsi="Dosis"/>
        </w:rPr>
        <w:t xml:space="preserve">Emisja spotów: </w:t>
      </w:r>
      <w:r w:rsidRPr="006643BB">
        <w:rPr>
          <w:rFonts w:ascii="Dosis" w:hAnsi="Dosis"/>
          <w:b/>
        </w:rPr>
        <w:t>od dnia zatwie</w:t>
      </w:r>
      <w:r>
        <w:rPr>
          <w:rFonts w:ascii="Dosis" w:hAnsi="Dosis"/>
          <w:b/>
        </w:rPr>
        <w:t xml:space="preserve">rdzenia spotu do 30.06.2026 r. </w:t>
      </w:r>
    </w:p>
    <w:p w14:paraId="35BD116A" w14:textId="77777777" w:rsidR="006643BB" w:rsidRPr="00DA3300" w:rsidRDefault="006643BB" w:rsidP="006643BB">
      <w:pPr>
        <w:numPr>
          <w:ilvl w:val="0"/>
          <w:numId w:val="19"/>
        </w:numPr>
        <w:rPr>
          <w:rFonts w:ascii="Dosis" w:hAnsi="Dosis"/>
        </w:rPr>
      </w:pPr>
      <w:r>
        <w:rPr>
          <w:rFonts w:ascii="Dosis" w:hAnsi="Dosis"/>
        </w:rPr>
        <w:t>Harmonogram  emisji do zatwierdzenia przez Zamawiającego.</w:t>
      </w:r>
    </w:p>
    <w:p w14:paraId="79060B2A" w14:textId="77777777" w:rsidR="006643BB" w:rsidRPr="00DA3300" w:rsidRDefault="006643BB" w:rsidP="006643BB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VII. Sposób przygotowania oferty</w:t>
      </w:r>
    </w:p>
    <w:p w14:paraId="77E73660" w14:textId="77777777" w:rsidR="006643BB" w:rsidRPr="00DA3300" w:rsidRDefault="006643BB" w:rsidP="006643BB">
      <w:pPr>
        <w:rPr>
          <w:rFonts w:ascii="Dosis" w:hAnsi="Dosis"/>
        </w:rPr>
      </w:pPr>
      <w:r w:rsidRPr="00DA3300">
        <w:rPr>
          <w:rFonts w:ascii="Dosis" w:hAnsi="Dosis"/>
        </w:rPr>
        <w:t>Oferta powinna zawierać:</w:t>
      </w:r>
    </w:p>
    <w:p w14:paraId="7C1E0545" w14:textId="77777777" w:rsidR="006643BB" w:rsidRPr="00DA3300" w:rsidRDefault="006643BB" w:rsidP="006643BB">
      <w:pPr>
        <w:numPr>
          <w:ilvl w:val="0"/>
          <w:numId w:val="22"/>
        </w:numPr>
        <w:rPr>
          <w:rFonts w:ascii="Dosis" w:hAnsi="Dosis"/>
        </w:rPr>
      </w:pPr>
      <w:r w:rsidRPr="00DA3300">
        <w:rPr>
          <w:rFonts w:ascii="Dosis" w:hAnsi="Dosis"/>
        </w:rPr>
        <w:t>cenę brutto za realizację zamówienia,</w:t>
      </w:r>
    </w:p>
    <w:p w14:paraId="26BD26C6" w14:textId="77777777" w:rsidR="006643BB" w:rsidRPr="0007381E" w:rsidRDefault="006643BB" w:rsidP="006643BB">
      <w:pPr>
        <w:spacing w:line="360" w:lineRule="auto"/>
        <w:rPr>
          <w:rFonts w:ascii="Dosis" w:hAnsi="Dosis"/>
        </w:rPr>
      </w:pPr>
      <w:r w:rsidRPr="00DA3300">
        <w:rPr>
          <w:rFonts w:ascii="Dosis" w:hAnsi="Dosis"/>
          <w:b/>
          <w:bCs/>
        </w:rPr>
        <w:t>Grupa docelowa:</w:t>
      </w:r>
      <w:r w:rsidRPr="00DA3300">
        <w:rPr>
          <w:rFonts w:ascii="Dosis" w:hAnsi="Dosis"/>
        </w:rPr>
        <w:t xml:space="preserve"> </w:t>
      </w:r>
      <w:r>
        <w:rPr>
          <w:rFonts w:ascii="Dosis" w:hAnsi="Dosis"/>
        </w:rPr>
        <w:t>m</w:t>
      </w:r>
      <w:r w:rsidRPr="00DA3300">
        <w:rPr>
          <w:rFonts w:ascii="Dosis" w:hAnsi="Dosis"/>
        </w:rPr>
        <w:t>ieszkańcy Opolszczyzny</w:t>
      </w:r>
      <w:r>
        <w:rPr>
          <w:rFonts w:ascii="Dosis" w:hAnsi="Dosis"/>
        </w:rPr>
        <w:t>;</w:t>
      </w:r>
      <w:r w:rsidRPr="00DA3300">
        <w:rPr>
          <w:rFonts w:ascii="Dosis" w:hAnsi="Dosis"/>
        </w:rPr>
        <w:br/>
      </w:r>
      <w:r w:rsidRPr="00DA3300">
        <w:rPr>
          <w:rFonts w:ascii="Dosis" w:hAnsi="Dosis"/>
          <w:b/>
          <w:bCs/>
        </w:rPr>
        <w:t>Obszar emisji:</w:t>
      </w:r>
      <w:r w:rsidRPr="00DA3300">
        <w:rPr>
          <w:rFonts w:ascii="Dosis" w:hAnsi="Dosis"/>
        </w:rPr>
        <w:t xml:space="preserve"> lokalny (w zakresie powia</w:t>
      </w:r>
      <w:r>
        <w:rPr>
          <w:rFonts w:ascii="Dosis" w:hAnsi="Dosis"/>
        </w:rPr>
        <w:t>tu kędzierzyńsko-kozielskiego)</w:t>
      </w:r>
    </w:p>
    <w:p w14:paraId="61277986" w14:textId="77777777" w:rsidR="006643BB" w:rsidRDefault="006643BB" w:rsidP="0007381E">
      <w:pPr>
        <w:spacing w:line="360" w:lineRule="auto"/>
        <w:rPr>
          <w:rFonts w:ascii="Dosis" w:hAnsi="Dosis"/>
        </w:rPr>
      </w:pPr>
    </w:p>
    <w:p w14:paraId="05BB78C6" w14:textId="77777777" w:rsidR="006643BB" w:rsidRDefault="006643BB" w:rsidP="0007381E">
      <w:pPr>
        <w:spacing w:line="360" w:lineRule="auto"/>
        <w:rPr>
          <w:rFonts w:ascii="Dosis" w:hAnsi="Dosis"/>
        </w:rPr>
      </w:pPr>
    </w:p>
    <w:p w14:paraId="0414F4A3" w14:textId="77777777" w:rsidR="006643BB" w:rsidRDefault="006643BB" w:rsidP="0007381E">
      <w:pPr>
        <w:spacing w:line="360" w:lineRule="auto"/>
        <w:rPr>
          <w:rFonts w:ascii="Dosis" w:hAnsi="Dosis"/>
        </w:rPr>
      </w:pPr>
    </w:p>
    <w:p w14:paraId="3E8ECDCD" w14:textId="77777777" w:rsidR="00C75163" w:rsidRDefault="00C75163" w:rsidP="0007381E">
      <w:pPr>
        <w:spacing w:line="360" w:lineRule="auto"/>
        <w:rPr>
          <w:rFonts w:ascii="Dosis" w:hAnsi="Dosis"/>
        </w:rPr>
      </w:pPr>
    </w:p>
    <w:p w14:paraId="5E99DFDC" w14:textId="77777777" w:rsidR="002B73AC" w:rsidRDefault="002B73AC" w:rsidP="0007381E">
      <w:pPr>
        <w:spacing w:line="360" w:lineRule="auto"/>
        <w:rPr>
          <w:rFonts w:ascii="Dosis" w:hAnsi="Dosis"/>
        </w:rPr>
      </w:pPr>
    </w:p>
    <w:p w14:paraId="502DE7F1" w14:textId="77777777" w:rsidR="002B73AC" w:rsidRDefault="002B73AC" w:rsidP="0007381E">
      <w:pPr>
        <w:spacing w:line="360" w:lineRule="auto"/>
        <w:rPr>
          <w:rFonts w:ascii="Dosis" w:hAnsi="Dosis"/>
        </w:rPr>
      </w:pPr>
    </w:p>
    <w:p w14:paraId="49A4A239" w14:textId="77777777" w:rsidR="002B73AC" w:rsidRDefault="002B73AC" w:rsidP="0007381E">
      <w:pPr>
        <w:spacing w:line="360" w:lineRule="auto"/>
        <w:rPr>
          <w:rFonts w:ascii="Dosis" w:hAnsi="Dosis"/>
        </w:rPr>
      </w:pPr>
    </w:p>
    <w:p w14:paraId="4BF03D7F" w14:textId="77777777" w:rsidR="002B73AC" w:rsidRDefault="002B73AC" w:rsidP="0007381E">
      <w:pPr>
        <w:spacing w:line="360" w:lineRule="auto"/>
        <w:rPr>
          <w:rFonts w:ascii="Dosis" w:hAnsi="Dosis"/>
        </w:rPr>
      </w:pPr>
    </w:p>
    <w:p w14:paraId="0C27ED68" w14:textId="77777777" w:rsidR="002B73AC" w:rsidRDefault="002B73AC" w:rsidP="0007381E">
      <w:pPr>
        <w:spacing w:line="360" w:lineRule="auto"/>
        <w:rPr>
          <w:rFonts w:ascii="Dosis" w:hAnsi="Dosis"/>
        </w:rPr>
      </w:pPr>
    </w:p>
    <w:p w14:paraId="72CB74FC" w14:textId="77777777" w:rsidR="002B73AC" w:rsidRDefault="002B73AC" w:rsidP="0007381E">
      <w:pPr>
        <w:spacing w:line="360" w:lineRule="auto"/>
        <w:rPr>
          <w:rFonts w:ascii="Dosis" w:hAnsi="Dosis"/>
        </w:rPr>
      </w:pPr>
    </w:p>
    <w:p w14:paraId="0253EF52" w14:textId="77777777" w:rsidR="002B73AC" w:rsidRDefault="002B73AC" w:rsidP="0007381E">
      <w:pPr>
        <w:spacing w:line="360" w:lineRule="auto"/>
        <w:rPr>
          <w:rFonts w:ascii="Dosis" w:hAnsi="Dosis"/>
        </w:rPr>
      </w:pPr>
    </w:p>
    <w:p w14:paraId="50BE01F3" w14:textId="0C032666" w:rsidR="006643BB" w:rsidRPr="0007381E" w:rsidRDefault="006643BB" w:rsidP="006643BB">
      <w:pPr>
        <w:ind w:right="-1"/>
        <w:jc w:val="right"/>
        <w:rPr>
          <w:rFonts w:ascii="Dosis" w:hAnsi="Dosis" w:cs="Calibri"/>
          <w:b/>
          <w:bCs/>
        </w:rPr>
      </w:pPr>
      <w:r>
        <w:rPr>
          <w:rFonts w:ascii="Dosis" w:hAnsi="Dosis" w:cs="Calibri"/>
          <w:b/>
        </w:rPr>
        <w:t>Załącznik nr 4</w:t>
      </w:r>
    </w:p>
    <w:p w14:paraId="245DB4C0" w14:textId="51BDB714" w:rsidR="006643BB" w:rsidRPr="0007381E" w:rsidRDefault="006643BB" w:rsidP="006643BB">
      <w:pPr>
        <w:ind w:right="-1"/>
        <w:rPr>
          <w:rFonts w:ascii="Dosis" w:hAnsi="Dosis" w:cs="Arial"/>
          <w:b/>
          <w:sz w:val="20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0218F0">
        <w:rPr>
          <w:rFonts w:ascii="Dosis" w:hAnsi="Dosis" w:cs="Arial"/>
          <w:b/>
          <w:sz w:val="20"/>
        </w:rPr>
        <w:t>AZ.MP.164</w:t>
      </w:r>
    </w:p>
    <w:p w14:paraId="39EBEBB0" w14:textId="310DA6EF" w:rsidR="006643BB" w:rsidRPr="0007381E" w:rsidRDefault="006643BB" w:rsidP="002B73AC">
      <w:pPr>
        <w:shd w:val="clear" w:color="auto" w:fill="BFBFBF" w:themeFill="background1" w:themeFillShade="BF"/>
        <w:spacing w:line="240" w:lineRule="auto"/>
        <w:jc w:val="center"/>
        <w:rPr>
          <w:rFonts w:ascii="Dosis" w:hAnsi="Dosis"/>
          <w:b/>
          <w:bCs/>
          <w:sz w:val="28"/>
          <w:szCs w:val="28"/>
          <w:u w:val="single"/>
        </w:rPr>
      </w:pPr>
      <w:r w:rsidRPr="0007381E">
        <w:rPr>
          <w:rFonts w:ascii="Dosis" w:hAnsi="Dosis"/>
          <w:b/>
          <w:bCs/>
          <w:sz w:val="28"/>
          <w:szCs w:val="28"/>
          <w:u w:val="single"/>
        </w:rPr>
        <w:t>Szczegółowy opis przedmiotu zamówienia</w:t>
      </w:r>
      <w:r>
        <w:rPr>
          <w:rFonts w:ascii="Dosis" w:hAnsi="Dosis"/>
          <w:b/>
          <w:bCs/>
          <w:sz w:val="28"/>
          <w:szCs w:val="28"/>
          <w:u w:val="single"/>
        </w:rPr>
        <w:t xml:space="preserve"> – zadanie częściowe nr 3</w:t>
      </w:r>
    </w:p>
    <w:p w14:paraId="2ABD92C9" w14:textId="77777777" w:rsidR="006643BB" w:rsidRPr="00DA3300" w:rsidRDefault="006643BB" w:rsidP="006643BB">
      <w:pPr>
        <w:spacing w:line="240" w:lineRule="auto"/>
        <w:jc w:val="center"/>
        <w:rPr>
          <w:rFonts w:ascii="Dosis" w:hAnsi="Dosis"/>
          <w:b/>
          <w:bCs/>
          <w:sz w:val="28"/>
          <w:szCs w:val="28"/>
        </w:rPr>
      </w:pPr>
    </w:p>
    <w:p w14:paraId="45B4E650" w14:textId="77777777" w:rsidR="006643BB" w:rsidRPr="00DA3300" w:rsidRDefault="006643BB" w:rsidP="006643BB">
      <w:pPr>
        <w:rPr>
          <w:rFonts w:ascii="Dosis" w:hAnsi="Dosis"/>
        </w:rPr>
      </w:pPr>
      <w:r w:rsidRPr="00DA3300">
        <w:rPr>
          <w:rFonts w:ascii="Dosis" w:hAnsi="Dosis"/>
        </w:rPr>
        <w:t>Przedmiotem zamówienia jest kompleksowa usługa obejmująca:</w:t>
      </w:r>
    </w:p>
    <w:p w14:paraId="5FB2CCA4" w14:textId="77777777" w:rsidR="006643BB" w:rsidRPr="00DA3300" w:rsidRDefault="006643BB" w:rsidP="006643BB">
      <w:pPr>
        <w:jc w:val="both"/>
        <w:rPr>
          <w:rFonts w:ascii="Dosis" w:hAnsi="Dosis"/>
          <w:b/>
        </w:rPr>
      </w:pPr>
      <w:r w:rsidRPr="00DA3300">
        <w:rPr>
          <w:rFonts w:ascii="Dosis" w:hAnsi="Dosis"/>
          <w:b/>
        </w:rPr>
        <w:t xml:space="preserve">Zadanie częściowe nr </w:t>
      </w:r>
      <w:r>
        <w:rPr>
          <w:rFonts w:ascii="Dosis" w:hAnsi="Dosis"/>
          <w:b/>
        </w:rPr>
        <w:t>3</w:t>
      </w:r>
      <w:r w:rsidRPr="00DA3300">
        <w:rPr>
          <w:rFonts w:ascii="Dosis" w:hAnsi="Dosis"/>
          <w:b/>
        </w:rPr>
        <w:t xml:space="preserve"> – opracowanie, produkcja i emisja spotów radiowych</w:t>
      </w:r>
      <w:r w:rsidRPr="000A7E66">
        <w:rPr>
          <w:rFonts w:ascii="Dosis" w:hAnsi="Dosis"/>
          <w:b/>
        </w:rPr>
        <w:t xml:space="preserve"> </w:t>
      </w:r>
      <w:r>
        <w:rPr>
          <w:rFonts w:ascii="Dosis" w:hAnsi="Dosis"/>
          <w:b/>
        </w:rPr>
        <w:t>oraz audycji radiowych sponsorowanych</w:t>
      </w:r>
      <w:r w:rsidRPr="00DA3300">
        <w:rPr>
          <w:rFonts w:ascii="Dosis" w:hAnsi="Dosis"/>
          <w:b/>
        </w:rPr>
        <w:t xml:space="preserve"> o zasięgu </w:t>
      </w:r>
      <w:r>
        <w:rPr>
          <w:rFonts w:ascii="Dosis" w:hAnsi="Dosis"/>
          <w:b/>
        </w:rPr>
        <w:t>wojewódzkim</w:t>
      </w:r>
      <w:r w:rsidRPr="00DA3300">
        <w:rPr>
          <w:rFonts w:ascii="Dosis" w:hAnsi="Dosis"/>
          <w:b/>
        </w:rPr>
        <w:t>–</w:t>
      </w:r>
      <w:r>
        <w:rPr>
          <w:rFonts w:ascii="Dosis" w:hAnsi="Dosis"/>
          <w:b/>
        </w:rPr>
        <w:t xml:space="preserve"> </w:t>
      </w:r>
      <w:r w:rsidRPr="00DA3300">
        <w:rPr>
          <w:rFonts w:ascii="Dosis" w:hAnsi="Dosis"/>
          <w:b/>
        </w:rPr>
        <w:t xml:space="preserve">dot. województwa opolskiego </w:t>
      </w:r>
    </w:p>
    <w:p w14:paraId="615F9752" w14:textId="77777777" w:rsidR="006643BB" w:rsidRDefault="006643BB" w:rsidP="006643BB">
      <w:pPr>
        <w:jc w:val="both"/>
        <w:rPr>
          <w:rFonts w:ascii="Dosis" w:hAnsi="Dosis"/>
          <w:b/>
        </w:rPr>
      </w:pPr>
    </w:p>
    <w:p w14:paraId="2B3D14E2" w14:textId="79004FAB" w:rsidR="006643BB" w:rsidRDefault="006643BB" w:rsidP="002B73AC">
      <w:pPr>
        <w:shd w:val="clear" w:color="auto" w:fill="FFFFFF" w:themeFill="background1"/>
        <w:jc w:val="both"/>
        <w:rPr>
          <w:rFonts w:ascii="Dosis" w:hAnsi="Dosis"/>
        </w:rPr>
      </w:pPr>
      <w:r w:rsidRPr="00DA3300">
        <w:rPr>
          <w:rFonts w:ascii="Dosis" w:hAnsi="Dosis"/>
        </w:rPr>
        <w:t>Szczegółowy opis przedmiotu zamówienia</w:t>
      </w:r>
      <w:r w:rsidR="002B73AC">
        <w:rPr>
          <w:rFonts w:ascii="Dosis" w:hAnsi="Dosis"/>
        </w:rPr>
        <w:t>:</w:t>
      </w:r>
    </w:p>
    <w:p w14:paraId="3D4761AB" w14:textId="77777777" w:rsidR="00D82203" w:rsidRPr="006643BB" w:rsidRDefault="00D82203" w:rsidP="00D82203">
      <w:pPr>
        <w:pStyle w:val="Akapitzlist"/>
        <w:numPr>
          <w:ilvl w:val="0"/>
          <w:numId w:val="27"/>
        </w:numPr>
        <w:ind w:left="567" w:hanging="567"/>
        <w:rPr>
          <w:rFonts w:ascii="Dosis" w:hAnsi="Dosis"/>
          <w:b/>
          <w:sz w:val="32"/>
          <w:szCs w:val="32"/>
        </w:rPr>
      </w:pPr>
      <w:r w:rsidRPr="006643BB">
        <w:rPr>
          <w:rFonts w:ascii="Dosis" w:hAnsi="Dosis"/>
          <w:b/>
          <w:sz w:val="32"/>
          <w:szCs w:val="32"/>
        </w:rPr>
        <w:t xml:space="preserve">Spoty reklamowe </w:t>
      </w:r>
    </w:p>
    <w:p w14:paraId="5F852FCF" w14:textId="77777777" w:rsidR="006643BB" w:rsidRPr="00DA3300" w:rsidRDefault="006643BB" w:rsidP="00D82203">
      <w:pPr>
        <w:numPr>
          <w:ilvl w:val="0"/>
          <w:numId w:val="26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Opracowanie i produkcję spotów reklamowych</w:t>
      </w:r>
      <w:r w:rsidRPr="00DA3300">
        <w:rPr>
          <w:rFonts w:ascii="Dosis" w:hAnsi="Dosis"/>
        </w:rPr>
        <w:t>, w tym:</w:t>
      </w:r>
    </w:p>
    <w:p w14:paraId="138808F8" w14:textId="77777777" w:rsidR="006643BB" w:rsidRPr="00DA3300" w:rsidRDefault="006643BB" w:rsidP="00D82203">
      <w:pPr>
        <w:numPr>
          <w:ilvl w:val="1"/>
          <w:numId w:val="26"/>
        </w:numPr>
        <w:rPr>
          <w:rFonts w:ascii="Dosis" w:hAnsi="Dosis"/>
        </w:rPr>
      </w:pPr>
      <w:r w:rsidRPr="00DA3300">
        <w:rPr>
          <w:rFonts w:ascii="Dosis" w:hAnsi="Dosis"/>
        </w:rPr>
        <w:t>przygotowanie koncepcji kreatywnej,</w:t>
      </w:r>
    </w:p>
    <w:p w14:paraId="64CCD3BB" w14:textId="77777777" w:rsidR="006643BB" w:rsidRPr="00DA3300" w:rsidRDefault="006643BB" w:rsidP="00D82203">
      <w:pPr>
        <w:numPr>
          <w:ilvl w:val="1"/>
          <w:numId w:val="26"/>
        </w:numPr>
        <w:rPr>
          <w:rFonts w:ascii="Dosis" w:hAnsi="Dosis"/>
        </w:rPr>
      </w:pPr>
      <w:r w:rsidRPr="00DA3300">
        <w:rPr>
          <w:rFonts w:ascii="Dosis" w:hAnsi="Dosis"/>
        </w:rPr>
        <w:t>opracowanie scenariusza,</w:t>
      </w:r>
    </w:p>
    <w:p w14:paraId="20E38B45" w14:textId="77777777" w:rsidR="006643BB" w:rsidRPr="00DA3300" w:rsidRDefault="006643BB" w:rsidP="00D82203">
      <w:pPr>
        <w:numPr>
          <w:ilvl w:val="1"/>
          <w:numId w:val="26"/>
        </w:numPr>
        <w:rPr>
          <w:rFonts w:ascii="Dosis" w:hAnsi="Dosis"/>
        </w:rPr>
      </w:pPr>
      <w:r w:rsidRPr="00DA3300">
        <w:rPr>
          <w:rFonts w:ascii="Dosis" w:hAnsi="Dosis"/>
        </w:rPr>
        <w:t>realizację nagrań dźwiękowych,</w:t>
      </w:r>
    </w:p>
    <w:p w14:paraId="5462A3D7" w14:textId="77777777" w:rsidR="006643BB" w:rsidRPr="00DA3300" w:rsidRDefault="006643BB" w:rsidP="00D82203">
      <w:pPr>
        <w:numPr>
          <w:ilvl w:val="1"/>
          <w:numId w:val="26"/>
        </w:numPr>
        <w:rPr>
          <w:rFonts w:ascii="Dosis" w:hAnsi="Dosis"/>
        </w:rPr>
      </w:pPr>
      <w:r w:rsidRPr="00DA3300">
        <w:rPr>
          <w:rFonts w:ascii="Dosis" w:hAnsi="Dosis"/>
        </w:rPr>
        <w:t xml:space="preserve">montaż i </w:t>
      </w:r>
      <w:proofErr w:type="spellStart"/>
      <w:r w:rsidRPr="00DA3300">
        <w:rPr>
          <w:rFonts w:ascii="Dosis" w:hAnsi="Dosis"/>
        </w:rPr>
        <w:t>postprodukcję</w:t>
      </w:r>
      <w:proofErr w:type="spellEnd"/>
      <w:r w:rsidRPr="00DA3300">
        <w:rPr>
          <w:rFonts w:ascii="Dosis" w:hAnsi="Dosis"/>
        </w:rPr>
        <w:t xml:space="preserve"> spotów,</w:t>
      </w:r>
    </w:p>
    <w:p w14:paraId="67345DC6" w14:textId="77777777" w:rsidR="006643BB" w:rsidRPr="00DA3300" w:rsidRDefault="006643BB" w:rsidP="00D82203">
      <w:pPr>
        <w:numPr>
          <w:ilvl w:val="1"/>
          <w:numId w:val="26"/>
        </w:numPr>
        <w:rPr>
          <w:rFonts w:ascii="Dosis" w:hAnsi="Dosis"/>
        </w:rPr>
      </w:pPr>
      <w:r w:rsidRPr="00DA3300">
        <w:rPr>
          <w:rFonts w:ascii="Dosis" w:hAnsi="Dosis"/>
        </w:rPr>
        <w:t>przygotowanie finalnych wersji spotów w formatach wymaganych do emisji,</w:t>
      </w:r>
    </w:p>
    <w:p w14:paraId="5EFE59A2" w14:textId="018EC074" w:rsidR="006643BB" w:rsidRPr="00DA3300" w:rsidRDefault="006643BB" w:rsidP="006643BB">
      <w:pPr>
        <w:jc w:val="both"/>
        <w:rPr>
          <w:rFonts w:ascii="Dosis" w:hAnsi="Dosis"/>
        </w:rPr>
      </w:pPr>
      <w:r w:rsidRPr="00DA3300">
        <w:rPr>
          <w:rFonts w:ascii="Dosis" w:hAnsi="Dosis"/>
        </w:rPr>
        <w:t xml:space="preserve">dotyczących zadania  </w:t>
      </w:r>
      <w:r w:rsidRPr="00DA3300">
        <w:rPr>
          <w:rFonts w:ascii="Dosis" w:hAnsi="Dosis"/>
          <w:b/>
          <w:bCs/>
        </w:rPr>
        <w:t>„</w:t>
      </w:r>
      <w:r w:rsidRPr="000B31F6">
        <w:rPr>
          <w:rFonts w:ascii="Dosis" w:hAnsi="Dosis" w:cs="Calibri"/>
          <w:b/>
          <w:iCs/>
          <w:lang w:val="cs-CZ"/>
        </w:rPr>
        <w:t>Rozbudowa budynków wraz z zakupem sprzętu i aparatury medycznej dla Samodzielnego Publicznego Zespołu Opieki Z</w:t>
      </w:r>
      <w:r w:rsidR="002B73AC">
        <w:rPr>
          <w:rFonts w:ascii="Dosis" w:hAnsi="Dosis" w:cs="Calibri"/>
          <w:b/>
          <w:iCs/>
          <w:lang w:val="cs-CZ"/>
        </w:rPr>
        <w:t xml:space="preserve">drowotnej w Kędzierzynie-Koźlu </w:t>
      </w:r>
      <w:r w:rsidRPr="000B31F6">
        <w:rPr>
          <w:rFonts w:ascii="Dosis" w:hAnsi="Dosis" w:cs="Calibri"/>
          <w:b/>
          <w:iCs/>
          <w:lang w:val="cs-CZ"/>
        </w:rPr>
        <w:t>na potrzeby opieki onkologicznej“</w:t>
      </w:r>
      <w:r w:rsidRPr="00FF7276">
        <w:rPr>
          <w:rFonts w:ascii="Dosis" w:hAnsi="Dosis" w:cs="Calibri"/>
          <w:i/>
          <w:iCs/>
          <w:lang w:val="cs-CZ"/>
        </w:rPr>
        <w:t xml:space="preserve"> </w:t>
      </w:r>
      <w:r w:rsidRPr="001F2523">
        <w:rPr>
          <w:rFonts w:ascii="Dosis" w:hAnsi="Dosis" w:cs="Calibri"/>
          <w:lang w:val="cs-CZ"/>
        </w:rPr>
        <w:t>w ramach Krajowego Planu Odbudowy i Zwiększenia Odporności – Komponentu D „Efektywność, dostępność i jakość systemu ochrony zdrowia”, inwestycji D1.1.1 rozwój i modernizacja infrastruktury centrów opieki wysokospecjalistycznej i innych podmiotów leczniczych.</w:t>
      </w:r>
    </w:p>
    <w:p w14:paraId="5EC17A7C" w14:textId="77777777" w:rsidR="006643BB" w:rsidRPr="00DA3300" w:rsidRDefault="006643BB" w:rsidP="00D82203">
      <w:pPr>
        <w:numPr>
          <w:ilvl w:val="0"/>
          <w:numId w:val="26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Emisję spotów reklamowych</w:t>
      </w:r>
      <w:r w:rsidRPr="00DA3300">
        <w:rPr>
          <w:rFonts w:ascii="Dosis" w:hAnsi="Dosis"/>
        </w:rPr>
        <w:t xml:space="preserve"> w </w:t>
      </w:r>
      <w:r w:rsidRPr="00DA3300">
        <w:rPr>
          <w:rFonts w:ascii="Dosis" w:hAnsi="Dosis"/>
          <w:b/>
          <w:bCs/>
        </w:rPr>
        <w:t>dwóch rozgłośniach radiowych o zasięgu lokalnym/regionalnym</w:t>
      </w:r>
      <w:r w:rsidRPr="00DA3300">
        <w:rPr>
          <w:rFonts w:ascii="Dosis" w:hAnsi="Dosis"/>
        </w:rPr>
        <w:t xml:space="preserve"> lub innych stacjach o porównywalnym zasięgu technicznym i audytoryjnym, zapewniających dotarcie do szerokiej grupy odbiorców..</w:t>
      </w:r>
    </w:p>
    <w:p w14:paraId="3F84D0B2" w14:textId="77777777" w:rsidR="006643BB" w:rsidRPr="00DA3300" w:rsidRDefault="006643BB" w:rsidP="006643BB">
      <w:pPr>
        <w:numPr>
          <w:ilvl w:val="0"/>
          <w:numId w:val="16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Zakres emisji obejmuje:</w:t>
      </w:r>
    </w:p>
    <w:p w14:paraId="65471AD9" w14:textId="77777777" w:rsidR="006643BB" w:rsidRPr="00DA3300" w:rsidRDefault="006643BB" w:rsidP="006643BB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emisję spotów w terminach wskazanych przez Zamawiającego,</w:t>
      </w:r>
    </w:p>
    <w:p w14:paraId="73DDDD08" w14:textId="77777777" w:rsidR="006643BB" w:rsidRPr="00DA3300" w:rsidRDefault="006643BB" w:rsidP="006643BB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przygotowanie i realizację harmonogramu emisji,</w:t>
      </w:r>
    </w:p>
    <w:p w14:paraId="217572D2" w14:textId="77777777" w:rsidR="006643BB" w:rsidRPr="00DA3300" w:rsidRDefault="006643BB" w:rsidP="006643BB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przedstawienie raportu z realizacji emisji.</w:t>
      </w:r>
    </w:p>
    <w:p w14:paraId="31C29FF5" w14:textId="77777777" w:rsidR="006643BB" w:rsidRPr="00DA3300" w:rsidRDefault="006643BB" w:rsidP="006643BB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Wymagania dotyczące spotów</w:t>
      </w:r>
    </w:p>
    <w:p w14:paraId="127F404A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 xml:space="preserve">liczba emisji spotów: </w:t>
      </w:r>
      <w:r w:rsidRPr="006643BB">
        <w:rPr>
          <w:rFonts w:ascii="Dosis" w:hAnsi="Dosis"/>
          <w:b/>
        </w:rPr>
        <w:t>30</w:t>
      </w:r>
      <w:r w:rsidRPr="00DA3300">
        <w:rPr>
          <w:rFonts w:ascii="Dosis" w:hAnsi="Dosis"/>
        </w:rPr>
        <w:t xml:space="preserve"> (ostateczna liczba emisji zostanie określna przez zamawiającego w zleceniu wykonania usługi). </w:t>
      </w:r>
    </w:p>
    <w:p w14:paraId="36D218E5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>
        <w:rPr>
          <w:rFonts w:ascii="Dosis" w:hAnsi="Dosis"/>
        </w:rPr>
        <w:t xml:space="preserve">długość spotu: </w:t>
      </w:r>
      <w:r w:rsidRPr="006643BB">
        <w:rPr>
          <w:rFonts w:ascii="Dosis" w:hAnsi="Dosis"/>
          <w:b/>
        </w:rPr>
        <w:t>60 s</w:t>
      </w:r>
    </w:p>
    <w:p w14:paraId="3511E401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liczba wersji spotu: 1-2 (ostateczna liczba wersji spotów zostanie określna przez zamawiającego w zleceniu wykonania usługi).</w:t>
      </w:r>
    </w:p>
    <w:p w14:paraId="0A64D9E7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język spotu: język polski</w:t>
      </w:r>
    </w:p>
    <w:p w14:paraId="5A0816BC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treść musi być zgodna z wytycznymi dotyczącymi informacji i promocji KPO</w:t>
      </w:r>
    </w:p>
    <w:p w14:paraId="035CFD65" w14:textId="77777777" w:rsidR="006643BB" w:rsidRPr="00DA3300" w:rsidRDefault="006643BB" w:rsidP="006643BB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spoty muszą spełniać standardy techniczne wymagane przez stacje radiowe.</w:t>
      </w:r>
    </w:p>
    <w:p w14:paraId="2171D007" w14:textId="77777777" w:rsidR="006643BB" w:rsidRPr="00DA3300" w:rsidRDefault="006643BB" w:rsidP="006643BB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Termin realizacji zamówienia</w:t>
      </w:r>
    </w:p>
    <w:p w14:paraId="26466932" w14:textId="77777777" w:rsidR="006643BB" w:rsidRPr="00DA3300" w:rsidRDefault="006643BB" w:rsidP="006643BB">
      <w:pPr>
        <w:numPr>
          <w:ilvl w:val="0"/>
          <w:numId w:val="19"/>
        </w:numPr>
        <w:rPr>
          <w:rFonts w:ascii="Dosis" w:hAnsi="Dosis"/>
        </w:rPr>
      </w:pPr>
      <w:r w:rsidRPr="00DA3300">
        <w:rPr>
          <w:rFonts w:ascii="Dosis" w:hAnsi="Dosis"/>
        </w:rPr>
        <w:t>Produkcja spotów</w:t>
      </w:r>
      <w:r>
        <w:rPr>
          <w:rFonts w:ascii="Dosis" w:hAnsi="Dosis"/>
          <w:b/>
        </w:rPr>
        <w:t xml:space="preserve">: </w:t>
      </w:r>
      <w:r w:rsidRPr="006643BB">
        <w:rPr>
          <w:rFonts w:ascii="Dosis" w:hAnsi="Dosis"/>
          <w:b/>
        </w:rPr>
        <w:t>14 dni od  dnia otrzymania zlecenia na przygotowanie ostatecznej wersji spotu uzgodnion</w:t>
      </w:r>
      <w:r>
        <w:rPr>
          <w:rFonts w:ascii="Dosis" w:hAnsi="Dosis"/>
          <w:b/>
        </w:rPr>
        <w:t>ej z Zamawiającym</w:t>
      </w:r>
    </w:p>
    <w:p w14:paraId="763E7608" w14:textId="77777777" w:rsidR="006643BB" w:rsidRPr="0044273B" w:rsidRDefault="006643BB" w:rsidP="006643BB">
      <w:pPr>
        <w:numPr>
          <w:ilvl w:val="0"/>
          <w:numId w:val="19"/>
        </w:numPr>
        <w:rPr>
          <w:rFonts w:ascii="Dosis" w:hAnsi="Dosis"/>
        </w:rPr>
      </w:pPr>
      <w:r w:rsidRPr="00DA3300">
        <w:rPr>
          <w:rFonts w:ascii="Dosis" w:hAnsi="Dosis"/>
        </w:rPr>
        <w:t xml:space="preserve">Emisja spotów: </w:t>
      </w:r>
      <w:r w:rsidRPr="006643BB">
        <w:rPr>
          <w:rFonts w:ascii="Dosis" w:hAnsi="Dosis"/>
          <w:b/>
        </w:rPr>
        <w:t>od dnia zatwie</w:t>
      </w:r>
      <w:r>
        <w:rPr>
          <w:rFonts w:ascii="Dosis" w:hAnsi="Dosis"/>
          <w:b/>
        </w:rPr>
        <w:t xml:space="preserve">rdzenia spotu do 30.06.2026 r. </w:t>
      </w:r>
    </w:p>
    <w:p w14:paraId="021E928B" w14:textId="77777777" w:rsidR="0044273B" w:rsidRPr="00ED0CFC" w:rsidRDefault="0044273B" w:rsidP="0044273B">
      <w:pPr>
        <w:pStyle w:val="Akapitzlist"/>
        <w:numPr>
          <w:ilvl w:val="0"/>
          <w:numId w:val="19"/>
        </w:numPr>
        <w:spacing w:after="0" w:line="360" w:lineRule="auto"/>
        <w:ind w:right="-1"/>
        <w:jc w:val="both"/>
        <w:rPr>
          <w:rFonts w:ascii="Dosis" w:hAnsi="Dosis"/>
        </w:rPr>
      </w:pPr>
      <w:r>
        <w:rPr>
          <w:rFonts w:ascii="Dosis" w:hAnsi="Dosis"/>
        </w:rPr>
        <w:t xml:space="preserve">Produkcja i emisja audycji radiowej sponsorowanej: </w:t>
      </w:r>
      <w:r w:rsidRPr="0044273B">
        <w:rPr>
          <w:rFonts w:ascii="Dosis" w:hAnsi="Dosis"/>
          <w:b/>
        </w:rPr>
        <w:t>do 30 dni od dnia otrzymania zlecenia.</w:t>
      </w:r>
    </w:p>
    <w:p w14:paraId="55430D10" w14:textId="77777777" w:rsidR="006643BB" w:rsidRPr="00DA3300" w:rsidRDefault="006643BB" w:rsidP="006643BB">
      <w:pPr>
        <w:numPr>
          <w:ilvl w:val="0"/>
          <w:numId w:val="19"/>
        </w:numPr>
        <w:rPr>
          <w:rFonts w:ascii="Dosis" w:hAnsi="Dosis"/>
        </w:rPr>
      </w:pPr>
      <w:r>
        <w:rPr>
          <w:rFonts w:ascii="Dosis" w:hAnsi="Dosis"/>
        </w:rPr>
        <w:t>Harmonogram  emisji do zatwierdzenia przez Zamawiającego.</w:t>
      </w:r>
    </w:p>
    <w:p w14:paraId="77BF4EC7" w14:textId="4233CA77" w:rsidR="006643BB" w:rsidRDefault="006643BB" w:rsidP="006643BB">
      <w:pPr>
        <w:spacing w:line="360" w:lineRule="auto"/>
        <w:rPr>
          <w:rFonts w:ascii="Dosis" w:hAnsi="Dosis"/>
        </w:rPr>
      </w:pPr>
      <w:r w:rsidRPr="00DA3300">
        <w:rPr>
          <w:rFonts w:ascii="Dosis" w:hAnsi="Dosis"/>
          <w:b/>
          <w:bCs/>
        </w:rPr>
        <w:t>Grupa docelowa:</w:t>
      </w:r>
      <w:r w:rsidRPr="00DA3300">
        <w:rPr>
          <w:rFonts w:ascii="Dosis" w:hAnsi="Dosis"/>
        </w:rPr>
        <w:t xml:space="preserve"> </w:t>
      </w:r>
      <w:r>
        <w:rPr>
          <w:rFonts w:ascii="Dosis" w:hAnsi="Dosis"/>
        </w:rPr>
        <w:t>m</w:t>
      </w:r>
      <w:r w:rsidRPr="00DA3300">
        <w:rPr>
          <w:rFonts w:ascii="Dosis" w:hAnsi="Dosis"/>
        </w:rPr>
        <w:t>ieszkańcy Opolszczyzny</w:t>
      </w:r>
      <w:r>
        <w:rPr>
          <w:rFonts w:ascii="Dosis" w:hAnsi="Dosis"/>
        </w:rPr>
        <w:t>;</w:t>
      </w:r>
      <w:r w:rsidRPr="00DA3300">
        <w:rPr>
          <w:rFonts w:ascii="Dosis" w:hAnsi="Dosis"/>
        </w:rPr>
        <w:br/>
      </w:r>
      <w:r w:rsidRPr="00DA3300">
        <w:rPr>
          <w:rFonts w:ascii="Dosis" w:hAnsi="Dosis"/>
          <w:b/>
          <w:bCs/>
        </w:rPr>
        <w:t>Obszar emisji:</w:t>
      </w:r>
      <w:r w:rsidR="002B73AC">
        <w:rPr>
          <w:rFonts w:ascii="Dosis" w:hAnsi="Dosis"/>
        </w:rPr>
        <w:t xml:space="preserve"> woj. opolskie  </w:t>
      </w:r>
    </w:p>
    <w:p w14:paraId="6B44F062" w14:textId="77777777" w:rsidR="00F04BCB" w:rsidRDefault="00F04BCB" w:rsidP="006643BB">
      <w:pPr>
        <w:spacing w:line="360" w:lineRule="auto"/>
        <w:rPr>
          <w:rFonts w:ascii="Dosis" w:hAnsi="Dosis"/>
        </w:rPr>
      </w:pPr>
    </w:p>
    <w:p w14:paraId="09780320" w14:textId="77777777" w:rsidR="00C11AC9" w:rsidRPr="00D82203" w:rsidRDefault="00C11AC9" w:rsidP="00D82203">
      <w:pPr>
        <w:pStyle w:val="Akapitzlist"/>
        <w:numPr>
          <w:ilvl w:val="0"/>
          <w:numId w:val="27"/>
        </w:numPr>
        <w:spacing w:line="360" w:lineRule="auto"/>
        <w:ind w:left="567" w:hanging="567"/>
        <w:rPr>
          <w:rFonts w:ascii="Dosis" w:hAnsi="Dosis"/>
          <w:b/>
          <w:sz w:val="32"/>
          <w:szCs w:val="32"/>
        </w:rPr>
      </w:pPr>
      <w:r w:rsidRPr="00D82203">
        <w:rPr>
          <w:rFonts w:ascii="Dosis" w:hAnsi="Dosis"/>
          <w:b/>
          <w:sz w:val="32"/>
          <w:szCs w:val="32"/>
        </w:rPr>
        <w:t>Audycje radiowe sponsorowane</w:t>
      </w:r>
    </w:p>
    <w:p w14:paraId="6D4E1B8C" w14:textId="5583CEBA" w:rsidR="00C11AC9" w:rsidRPr="00C75163" w:rsidRDefault="00C11AC9" w:rsidP="00C75163">
      <w:pPr>
        <w:pStyle w:val="NormalnyWeb"/>
        <w:numPr>
          <w:ilvl w:val="1"/>
          <w:numId w:val="22"/>
        </w:numPr>
        <w:spacing w:line="276" w:lineRule="auto"/>
        <w:ind w:left="426" w:hanging="426"/>
        <w:rPr>
          <w:rFonts w:ascii="Dosis" w:hAnsi="Dosis"/>
          <w:sz w:val="22"/>
          <w:szCs w:val="22"/>
        </w:rPr>
      </w:pPr>
      <w:r w:rsidRPr="00D82203">
        <w:rPr>
          <w:rStyle w:val="Pogrubienie"/>
          <w:rFonts w:ascii="Dosis" w:hAnsi="Dosis"/>
          <w:sz w:val="22"/>
          <w:szCs w:val="22"/>
        </w:rPr>
        <w:t>Zakres</w:t>
      </w:r>
      <w:r w:rsidRPr="00D82203">
        <w:rPr>
          <w:rFonts w:ascii="Dosis" w:hAnsi="Dosis"/>
          <w:sz w:val="22"/>
          <w:szCs w:val="22"/>
        </w:rPr>
        <w:br/>
        <w:t xml:space="preserve">Przygotowanie i emisja </w:t>
      </w:r>
      <w:r w:rsidRPr="00D82203">
        <w:rPr>
          <w:rStyle w:val="Pogrubienie"/>
          <w:rFonts w:ascii="Dosis" w:hAnsi="Dosis"/>
          <w:sz w:val="22"/>
          <w:szCs w:val="22"/>
        </w:rPr>
        <w:t>dwóch audycji sponsorowanych</w:t>
      </w:r>
      <w:r w:rsidRPr="00D82203">
        <w:rPr>
          <w:rFonts w:ascii="Dosis" w:hAnsi="Dosis"/>
          <w:sz w:val="22"/>
          <w:szCs w:val="22"/>
        </w:rPr>
        <w:t xml:space="preserve"> w rozgłośniach radiowych:</w:t>
      </w:r>
      <w:r w:rsidR="00C75163">
        <w:rPr>
          <w:rFonts w:ascii="Dosis" w:hAnsi="Dosis"/>
          <w:sz w:val="22"/>
          <w:szCs w:val="22"/>
        </w:rPr>
        <w:t xml:space="preserve"> o </w:t>
      </w:r>
      <w:r w:rsidRPr="00C75163">
        <w:rPr>
          <w:rFonts w:ascii="Dosis" w:hAnsi="Dosis"/>
          <w:sz w:val="22"/>
          <w:szCs w:val="22"/>
        </w:rPr>
        <w:t xml:space="preserve">zasięgu </w:t>
      </w:r>
      <w:r w:rsidR="002B73AC">
        <w:rPr>
          <w:rStyle w:val="Pogrubienie"/>
          <w:rFonts w:ascii="Dosis" w:hAnsi="Dosis"/>
          <w:sz w:val="22"/>
          <w:szCs w:val="22"/>
        </w:rPr>
        <w:t xml:space="preserve">wojewódzkim </w:t>
      </w:r>
    </w:p>
    <w:p w14:paraId="6883B142" w14:textId="77777777" w:rsidR="00C11AC9" w:rsidRPr="00D82203" w:rsidRDefault="00C11AC9" w:rsidP="00AB586E">
      <w:pPr>
        <w:pStyle w:val="NormalnyWeb"/>
        <w:numPr>
          <w:ilvl w:val="0"/>
          <w:numId w:val="27"/>
        </w:numPr>
        <w:spacing w:line="276" w:lineRule="auto"/>
        <w:ind w:left="426" w:hanging="426"/>
        <w:rPr>
          <w:rFonts w:ascii="Dosis" w:hAnsi="Dosis"/>
          <w:sz w:val="22"/>
          <w:szCs w:val="22"/>
        </w:rPr>
      </w:pPr>
      <w:r w:rsidRPr="00D82203">
        <w:rPr>
          <w:rStyle w:val="Pogrubienie"/>
          <w:rFonts w:ascii="Dosis" w:hAnsi="Dosis"/>
          <w:sz w:val="22"/>
          <w:szCs w:val="22"/>
        </w:rPr>
        <w:t>Struktura audycji</w:t>
      </w:r>
    </w:p>
    <w:p w14:paraId="1F34244B" w14:textId="77777777" w:rsidR="00C11AC9" w:rsidRPr="00D82203" w:rsidRDefault="00C11AC9" w:rsidP="00AB586E">
      <w:pPr>
        <w:pStyle w:val="NormalnyWeb"/>
        <w:numPr>
          <w:ilvl w:val="1"/>
          <w:numId w:val="27"/>
        </w:numPr>
        <w:spacing w:line="276" w:lineRule="auto"/>
        <w:ind w:left="426" w:firstLine="0"/>
        <w:rPr>
          <w:rFonts w:ascii="Dosis" w:hAnsi="Dosis"/>
          <w:sz w:val="22"/>
          <w:szCs w:val="22"/>
        </w:rPr>
      </w:pPr>
      <w:r w:rsidRPr="00D82203">
        <w:rPr>
          <w:rFonts w:ascii="Dosis" w:hAnsi="Dosis"/>
          <w:sz w:val="22"/>
          <w:szCs w:val="22"/>
        </w:rPr>
        <w:t xml:space="preserve">Każda audycja powinna składać się z </w:t>
      </w:r>
      <w:r w:rsidRPr="00D82203">
        <w:rPr>
          <w:rStyle w:val="Pogrubienie"/>
          <w:rFonts w:ascii="Dosis" w:hAnsi="Dosis"/>
          <w:sz w:val="22"/>
          <w:szCs w:val="22"/>
        </w:rPr>
        <w:t>dwóch części</w:t>
      </w:r>
      <w:r w:rsidRPr="00D82203">
        <w:rPr>
          <w:rFonts w:ascii="Dosis" w:hAnsi="Dosis"/>
          <w:sz w:val="22"/>
          <w:szCs w:val="22"/>
        </w:rPr>
        <w:t xml:space="preserve"> (2 × ok. 3–5 minut).</w:t>
      </w:r>
    </w:p>
    <w:p w14:paraId="2E6119A1" w14:textId="77777777" w:rsidR="00C11AC9" w:rsidRPr="00D82203" w:rsidRDefault="00C11AC9" w:rsidP="00AB586E">
      <w:pPr>
        <w:pStyle w:val="NormalnyWeb"/>
        <w:numPr>
          <w:ilvl w:val="1"/>
          <w:numId w:val="27"/>
        </w:numPr>
        <w:spacing w:line="276" w:lineRule="auto"/>
        <w:ind w:left="426" w:firstLine="0"/>
        <w:rPr>
          <w:rFonts w:ascii="Dosis" w:hAnsi="Dosis"/>
          <w:sz w:val="22"/>
          <w:szCs w:val="22"/>
        </w:rPr>
      </w:pPr>
      <w:r w:rsidRPr="00D82203">
        <w:rPr>
          <w:rFonts w:ascii="Dosis" w:hAnsi="Dosis"/>
          <w:sz w:val="22"/>
          <w:szCs w:val="22"/>
        </w:rPr>
        <w:t>Tematyka: przebieg inwestycji, znaczenie remontu dla rozwoju szpitala oraz aktualny etap realizacji prac.</w:t>
      </w:r>
    </w:p>
    <w:p w14:paraId="5E20FACC" w14:textId="77777777" w:rsidR="00C11AC9" w:rsidRPr="00D82203" w:rsidRDefault="00C11AC9" w:rsidP="00AB586E">
      <w:pPr>
        <w:pStyle w:val="NormalnyWeb"/>
        <w:numPr>
          <w:ilvl w:val="0"/>
          <w:numId w:val="27"/>
        </w:numPr>
        <w:spacing w:line="276" w:lineRule="auto"/>
        <w:ind w:left="426" w:hanging="426"/>
        <w:rPr>
          <w:rFonts w:ascii="Dosis" w:hAnsi="Dosis"/>
          <w:sz w:val="22"/>
          <w:szCs w:val="22"/>
        </w:rPr>
      </w:pPr>
      <w:r w:rsidRPr="00D82203">
        <w:rPr>
          <w:rStyle w:val="Pogrubienie"/>
          <w:rFonts w:ascii="Dosis" w:hAnsi="Dosis"/>
          <w:sz w:val="22"/>
          <w:szCs w:val="22"/>
        </w:rPr>
        <w:t>Zasady realizacji</w:t>
      </w:r>
    </w:p>
    <w:p w14:paraId="32423EA0" w14:textId="77777777" w:rsidR="00C11AC9" w:rsidRPr="00D82203" w:rsidRDefault="00C11AC9" w:rsidP="00AB586E">
      <w:pPr>
        <w:pStyle w:val="NormalnyWeb"/>
        <w:numPr>
          <w:ilvl w:val="1"/>
          <w:numId w:val="27"/>
        </w:numPr>
        <w:spacing w:line="276" w:lineRule="auto"/>
        <w:ind w:left="426" w:firstLine="0"/>
        <w:rPr>
          <w:rFonts w:ascii="Dosis" w:hAnsi="Dosis"/>
          <w:sz w:val="22"/>
          <w:szCs w:val="22"/>
        </w:rPr>
      </w:pPr>
      <w:r w:rsidRPr="00D82203">
        <w:rPr>
          <w:rFonts w:ascii="Dosis" w:hAnsi="Dosis"/>
          <w:sz w:val="22"/>
          <w:szCs w:val="22"/>
        </w:rPr>
        <w:t xml:space="preserve">Audycje należy przygotować </w:t>
      </w:r>
      <w:r w:rsidRPr="00D82203">
        <w:rPr>
          <w:rStyle w:val="Pogrubienie"/>
          <w:rFonts w:ascii="Dosis" w:hAnsi="Dosis"/>
          <w:sz w:val="22"/>
          <w:szCs w:val="22"/>
        </w:rPr>
        <w:t>we współpracy ze specjalistami pracującymi w szpitalu</w:t>
      </w:r>
      <w:r w:rsidRPr="00D82203">
        <w:rPr>
          <w:rFonts w:ascii="Dosis" w:hAnsi="Dosis"/>
          <w:sz w:val="22"/>
          <w:szCs w:val="22"/>
        </w:rPr>
        <w:t>, którzy wypowiedzą się na temat znaczenia inwestycji dla funkcjonowania oddziałów.</w:t>
      </w:r>
    </w:p>
    <w:p w14:paraId="326943C9" w14:textId="77777777" w:rsidR="00C11AC9" w:rsidRPr="00D82203" w:rsidRDefault="00C11AC9" w:rsidP="00AB586E">
      <w:pPr>
        <w:pStyle w:val="NormalnyWeb"/>
        <w:numPr>
          <w:ilvl w:val="1"/>
          <w:numId w:val="27"/>
        </w:numPr>
        <w:spacing w:line="276" w:lineRule="auto"/>
        <w:ind w:left="426" w:firstLine="0"/>
        <w:rPr>
          <w:rFonts w:ascii="Dosis" w:hAnsi="Dosis"/>
          <w:sz w:val="22"/>
          <w:szCs w:val="22"/>
        </w:rPr>
      </w:pPr>
      <w:r w:rsidRPr="00D82203">
        <w:rPr>
          <w:rFonts w:ascii="Dosis" w:hAnsi="Dosis"/>
          <w:sz w:val="22"/>
          <w:szCs w:val="22"/>
        </w:rPr>
        <w:t xml:space="preserve">Materiały muszą zawierać </w:t>
      </w:r>
      <w:r w:rsidRPr="00D82203">
        <w:rPr>
          <w:rStyle w:val="Pogrubienie"/>
          <w:rFonts w:ascii="Dosis" w:hAnsi="Dosis"/>
          <w:sz w:val="22"/>
          <w:szCs w:val="22"/>
        </w:rPr>
        <w:t>aktualne informacje</w:t>
      </w:r>
      <w:r w:rsidRPr="00D82203">
        <w:rPr>
          <w:rFonts w:ascii="Dosis" w:hAnsi="Dosis"/>
          <w:sz w:val="22"/>
          <w:szCs w:val="22"/>
        </w:rPr>
        <w:t xml:space="preserve"> o postępach remontu.</w:t>
      </w:r>
    </w:p>
    <w:p w14:paraId="0B5A50B0" w14:textId="77777777" w:rsidR="00C11AC9" w:rsidRPr="00D82203" w:rsidRDefault="00C11AC9" w:rsidP="00AB586E">
      <w:pPr>
        <w:pStyle w:val="NormalnyWeb"/>
        <w:numPr>
          <w:ilvl w:val="0"/>
          <w:numId w:val="27"/>
        </w:numPr>
        <w:spacing w:line="276" w:lineRule="auto"/>
        <w:ind w:left="426" w:hanging="426"/>
        <w:rPr>
          <w:rFonts w:ascii="Dosis" w:hAnsi="Dosis"/>
          <w:sz w:val="22"/>
          <w:szCs w:val="22"/>
        </w:rPr>
      </w:pPr>
      <w:r w:rsidRPr="00D82203">
        <w:rPr>
          <w:rFonts w:ascii="Dosis" w:hAnsi="Dosis"/>
          <w:sz w:val="22"/>
          <w:szCs w:val="22"/>
        </w:rPr>
        <w:t>Stacje radiowe są zobowiązane do:</w:t>
      </w:r>
    </w:p>
    <w:p w14:paraId="22D61B2C" w14:textId="77777777" w:rsidR="00C11AC9" w:rsidRPr="00D82203" w:rsidRDefault="00C11AC9" w:rsidP="00AB586E">
      <w:pPr>
        <w:pStyle w:val="NormalnyWeb"/>
        <w:numPr>
          <w:ilvl w:val="2"/>
          <w:numId w:val="27"/>
        </w:numPr>
        <w:spacing w:line="276" w:lineRule="auto"/>
        <w:ind w:left="709" w:hanging="283"/>
        <w:rPr>
          <w:rFonts w:ascii="Dosis" w:hAnsi="Dosis"/>
          <w:sz w:val="22"/>
          <w:szCs w:val="22"/>
        </w:rPr>
      </w:pPr>
      <w:r w:rsidRPr="00D82203">
        <w:rPr>
          <w:rFonts w:ascii="Dosis" w:hAnsi="Dosis"/>
          <w:sz w:val="22"/>
          <w:szCs w:val="22"/>
        </w:rPr>
        <w:t xml:space="preserve">publikacji materiału na </w:t>
      </w:r>
      <w:r w:rsidRPr="00D82203">
        <w:rPr>
          <w:rStyle w:val="Pogrubienie"/>
          <w:rFonts w:ascii="Dosis" w:hAnsi="Dosis"/>
          <w:sz w:val="22"/>
          <w:szCs w:val="22"/>
        </w:rPr>
        <w:t>stronie internetowej lub/oraz w mediach społecznościowych </w:t>
      </w:r>
      <w:r w:rsidRPr="00D82203">
        <w:rPr>
          <w:rFonts w:ascii="Dosis" w:hAnsi="Dosis"/>
          <w:sz w:val="22"/>
          <w:szCs w:val="22"/>
        </w:rPr>
        <w:t xml:space="preserve">wraz z </w:t>
      </w:r>
      <w:r w:rsidRPr="00D82203">
        <w:rPr>
          <w:rStyle w:val="Pogrubienie"/>
          <w:rFonts w:ascii="Dosis" w:hAnsi="Dosis"/>
          <w:sz w:val="22"/>
          <w:szCs w:val="22"/>
        </w:rPr>
        <w:t>aktualnymi zdjęciami</w:t>
      </w:r>
      <w:r w:rsidRPr="00D82203">
        <w:rPr>
          <w:rFonts w:ascii="Dosis" w:hAnsi="Dosis"/>
          <w:sz w:val="22"/>
          <w:szCs w:val="22"/>
        </w:rPr>
        <w:t xml:space="preserve"> z placu budowy,</w:t>
      </w:r>
    </w:p>
    <w:p w14:paraId="1C8FB922" w14:textId="36AF8533" w:rsidR="006643BB" w:rsidRPr="002B73AC" w:rsidRDefault="00C11AC9" w:rsidP="0007381E">
      <w:pPr>
        <w:pStyle w:val="NormalnyWeb"/>
        <w:numPr>
          <w:ilvl w:val="2"/>
          <w:numId w:val="27"/>
        </w:numPr>
        <w:spacing w:line="360" w:lineRule="auto"/>
        <w:ind w:left="709" w:hanging="283"/>
        <w:rPr>
          <w:rFonts w:ascii="Dosis" w:hAnsi="Dosis"/>
        </w:rPr>
      </w:pPr>
      <w:r w:rsidRPr="002B73AC">
        <w:rPr>
          <w:rFonts w:ascii="Dosis" w:hAnsi="Dosis"/>
          <w:sz w:val="22"/>
          <w:szCs w:val="22"/>
        </w:rPr>
        <w:t xml:space="preserve">przekazania szpitalowi pełnych materiałów wraz z </w:t>
      </w:r>
      <w:r w:rsidRPr="002B73AC">
        <w:rPr>
          <w:rStyle w:val="Pogrubienie"/>
          <w:rFonts w:ascii="Dosis" w:hAnsi="Dosis"/>
          <w:sz w:val="22"/>
          <w:szCs w:val="22"/>
        </w:rPr>
        <w:t>prawami autorskimi</w:t>
      </w:r>
      <w:r w:rsidRPr="002B73AC">
        <w:rPr>
          <w:rFonts w:ascii="Dosis" w:hAnsi="Dosis"/>
          <w:sz w:val="22"/>
          <w:szCs w:val="22"/>
        </w:rPr>
        <w:t xml:space="preserve"> do dalszego wykorzystania (m.in. w mediach społecznościowych i na stronie internetowej szpitala).</w:t>
      </w:r>
    </w:p>
    <w:sectPr w:rsidR="006643BB" w:rsidRPr="002B73AC" w:rsidSect="000A7E66">
      <w:headerReference w:type="default" r:id="rId10"/>
      <w:footerReference w:type="default" r:id="rId11"/>
      <w:pgSz w:w="11906" w:h="16838" w:code="9"/>
      <w:pgMar w:top="1556" w:right="1133" w:bottom="737" w:left="1134" w:header="426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FAE684" w14:textId="77777777" w:rsidR="006643BB" w:rsidRDefault="006643BB" w:rsidP="00F07E49">
      <w:pPr>
        <w:spacing w:after="0" w:line="240" w:lineRule="auto"/>
      </w:pPr>
      <w:r>
        <w:separator/>
      </w:r>
    </w:p>
  </w:endnote>
  <w:endnote w:type="continuationSeparator" w:id="0">
    <w:p w14:paraId="192896E3" w14:textId="77777777" w:rsidR="006643BB" w:rsidRDefault="006643BB" w:rsidP="00F07E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1" w:fontKey="{3B0A654F-3DDE-48BA-8875-5CF7A34B4BE8}"/>
    <w:embedBold r:id="rId2" w:fontKey="{C27A1857-7714-4329-8AC1-7ADFB9DBFDA3}"/>
    <w:embedItalic r:id="rId3" w:fontKey="{988EBF17-7765-4B95-9D8F-90340D9ED85D}"/>
  </w:font>
  <w:font w:name="Dosis">
    <w:panose1 w:val="00000000000000000000"/>
    <w:charset w:val="EE"/>
    <w:family w:val="auto"/>
    <w:pitch w:val="variable"/>
    <w:sig w:usb0="A00000FF" w:usb1="5000207B" w:usb2="00000000" w:usb3="00000000" w:csb0="00000093" w:csb1="00000000"/>
    <w:embedRegular r:id="rId4" w:fontKey="{C1D82937-1E6B-4AEC-8063-BB8A9519FDB1}"/>
    <w:embedBold r:id="rId5" w:fontKey="{A41788BC-32CD-4CFF-82C8-5EF6728CA4DC}"/>
    <w:embedItalic r:id="rId6" w:fontKey="{322283C6-3815-4C56-9A06-9C559163DEFF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7" w:fontKey="{55B2810F-4BF4-4660-A71C-31973BAFE21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E2B45CB4-9DCA-4D4E-8901-F449DD2986A9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9" w:fontKey="{FF88AFC3-5BF9-4F7F-8168-DEEF13969AD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0" w:fontKey="{3AABDC2A-B3C2-4213-BB23-D773859C7AD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1" w:fontKey="{359D72C1-810B-4A69-B1B8-E36D77052B2B}"/>
    <w:embedBold r:id="rId12" w:fontKey="{18DC6F9E-DF5A-44F6-B99A-65F875BD1470}"/>
    <w:embedItalic r:id="rId13" w:fontKey="{50CF5944-5880-4D4D-99F9-48471A40F7B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673"/>
      <w:gridCol w:w="4615"/>
    </w:tblGrid>
    <w:tr w:rsidR="006643BB" w14:paraId="77AFC223" w14:textId="77777777" w:rsidTr="00315525">
      <w:tc>
        <w:tcPr>
          <w:tcW w:w="4673" w:type="dxa"/>
          <w:vAlign w:val="bottom"/>
        </w:tcPr>
        <w:p w14:paraId="444F51EE" w14:textId="5585D428" w:rsidR="006643BB" w:rsidRPr="008B0564" w:rsidRDefault="006643BB" w:rsidP="00D32C43">
          <w:pPr>
            <w:pStyle w:val="SPZOZNormal-2"/>
            <w:spacing w:before="100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ul. 24 Kwietnia 5, 47-200 Kędzierzyn–Koźle, tel. +48 774 062 400</w:t>
          </w:r>
        </w:p>
        <w:p w14:paraId="3206E5C3" w14:textId="77777777" w:rsidR="006643BB" w:rsidRPr="008B0564" w:rsidRDefault="006643BB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e-mail: kancelaria@e-szpital.eu, e-</w:t>
          </w:r>
          <w:proofErr w:type="spellStart"/>
          <w:r w:rsidRPr="008B0564">
            <w:rPr>
              <w:sz w:val="18"/>
              <w:szCs w:val="18"/>
            </w:rPr>
            <w:t>puap</w:t>
          </w:r>
          <w:proofErr w:type="spellEnd"/>
          <w:r w:rsidRPr="008B0564">
            <w:rPr>
              <w:sz w:val="18"/>
              <w:szCs w:val="18"/>
            </w:rPr>
            <w:t xml:space="preserve">: </w:t>
          </w:r>
          <w:proofErr w:type="spellStart"/>
          <w:r w:rsidRPr="008B0564">
            <w:rPr>
              <w:sz w:val="18"/>
              <w:szCs w:val="18"/>
            </w:rPr>
            <w:t>SzpitalKK</w:t>
          </w:r>
          <w:proofErr w:type="spellEnd"/>
          <w:r w:rsidRPr="008B0564">
            <w:rPr>
              <w:sz w:val="18"/>
              <w:szCs w:val="18"/>
            </w:rPr>
            <w:t>/</w:t>
          </w:r>
          <w:proofErr w:type="spellStart"/>
          <w:r w:rsidRPr="008B0564">
            <w:rPr>
              <w:sz w:val="18"/>
              <w:szCs w:val="18"/>
            </w:rPr>
            <w:t>Skład_ESP</w:t>
          </w:r>
          <w:proofErr w:type="spellEnd"/>
        </w:p>
        <w:p w14:paraId="7991B7B4" w14:textId="5AB7F7BE" w:rsidR="006643BB" w:rsidRPr="00983141" w:rsidRDefault="006643BB" w:rsidP="008B0564">
          <w:pPr>
            <w:pStyle w:val="SPZOZNormal-2"/>
          </w:pPr>
          <w:r w:rsidRPr="008B0564">
            <w:rPr>
              <w:sz w:val="18"/>
              <w:szCs w:val="18"/>
            </w:rPr>
            <w:t>e-doręczenia: AE:PL-76929-97594-ISATB-20, NIP: 749-17-90-304</w:t>
          </w:r>
        </w:p>
      </w:tc>
      <w:tc>
        <w:tcPr>
          <w:tcW w:w="4615" w:type="dxa"/>
          <w:vAlign w:val="bottom"/>
        </w:tcPr>
        <w:p w14:paraId="66417198" w14:textId="463A04C7" w:rsidR="006643BB" w:rsidRDefault="006643BB" w:rsidP="003A1A71">
          <w:pPr>
            <w:pStyle w:val="Stopka"/>
            <w:jc w:val="right"/>
            <w:rPr>
              <w:sz w:val="18"/>
              <w:szCs w:val="18"/>
              <w:lang w:val="es-ES"/>
            </w:rPr>
          </w:pPr>
          <w:r>
            <w:rPr>
              <w:noProof/>
              <w:sz w:val="18"/>
              <w:szCs w:val="18"/>
              <w:lang w:eastAsia="pl-PL"/>
            </w:rPr>
            <w:drawing>
              <wp:inline distT="0" distB="0" distL="0" distR="0" wp14:anchorId="2495929F" wp14:editId="2A6D82A7">
                <wp:extent cx="2468880" cy="463550"/>
                <wp:effectExtent l="0" t="0" r="7620" b="0"/>
                <wp:docPr id="13" name="Obraz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68880" cy="4635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6643BB" w14:paraId="3557184E" w14:textId="77777777" w:rsidTr="00315525">
      <w:tc>
        <w:tcPr>
          <w:tcW w:w="4673" w:type="dxa"/>
          <w:vAlign w:val="bottom"/>
        </w:tcPr>
        <w:p w14:paraId="603E46CC" w14:textId="0CDFD86C" w:rsidR="006643BB" w:rsidRPr="008B0564" w:rsidRDefault="006643BB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www.e-szpital.e</w:t>
          </w:r>
          <w:r>
            <w:rPr>
              <w:sz w:val="18"/>
              <w:szCs w:val="18"/>
            </w:rPr>
            <w:t>u</w:t>
          </w:r>
        </w:p>
      </w:tc>
      <w:tc>
        <w:tcPr>
          <w:tcW w:w="4615" w:type="dxa"/>
          <w:vAlign w:val="bottom"/>
        </w:tcPr>
        <w:p w14:paraId="502EFAC4" w14:textId="5000D50B" w:rsidR="006643BB" w:rsidRPr="008B0564" w:rsidRDefault="006643BB" w:rsidP="009A34E5">
          <w:pPr>
            <w:pStyle w:val="SPZOZNormal-2"/>
            <w:rPr>
              <w:sz w:val="96"/>
              <w:szCs w:val="96"/>
            </w:rPr>
          </w:pPr>
          <w:sdt>
            <w:sdtPr>
              <w:rPr>
                <w:sz w:val="96"/>
                <w:szCs w:val="96"/>
              </w:rPr>
              <w:id w:val="-221292199"/>
              <w:docPartObj>
                <w:docPartGallery w:val="Page Numbers (Bottom of Page)"/>
                <w:docPartUnique/>
              </w:docPartObj>
            </w:sdtPr>
            <w:sdtEndPr>
              <w:rPr>
                <w:b/>
                <w:bCs/>
              </w:rPr>
            </w:sdtEndPr>
            <w:sdtContent>
              <w:sdt>
                <w:sdtPr>
                  <w:rPr>
                    <w:sz w:val="96"/>
                    <w:szCs w:val="96"/>
                  </w:rPr>
                  <w:id w:val="58059285"/>
                  <w:docPartObj>
                    <w:docPartGallery w:val="Page Numbers (Top of Page)"/>
                    <w:docPartUnique/>
                  </w:docPartObj>
                </w:sdtPr>
                <w:sdtEndPr>
                  <w:rPr>
                    <w:b/>
                    <w:bCs/>
                  </w:rPr>
                </w:sdtEndPr>
                <w:sdtContent>
                  <w:r w:rsidRPr="008B0564">
                    <w:rPr>
                      <w:sz w:val="18"/>
                      <w:szCs w:val="18"/>
                    </w:rPr>
                    <w:t xml:space="preserve">Strona: 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instrText>PAGE</w:instrTex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 w:rsidR="00527742">
                    <w:rPr>
                      <w:b/>
                      <w:bCs/>
                      <w:noProof/>
                      <w:sz w:val="18"/>
                      <w:szCs w:val="18"/>
                    </w:rPr>
                    <w:t>6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t>/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instrText>NUMPAGES</w:instrTex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 w:rsidR="00527742">
                    <w:rPr>
                      <w:b/>
                      <w:bCs/>
                      <w:noProof/>
                      <w:sz w:val="18"/>
                      <w:szCs w:val="18"/>
                    </w:rPr>
                    <w:t>10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</w:sdtContent>
              </w:sdt>
            </w:sdtContent>
          </w:sdt>
        </w:p>
      </w:tc>
    </w:tr>
  </w:tbl>
  <w:p w14:paraId="1B695DA1" w14:textId="4FC35B2C" w:rsidR="006643BB" w:rsidRPr="008B0564" w:rsidRDefault="006643BB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238FE9" w14:textId="77777777" w:rsidR="006643BB" w:rsidRDefault="006643BB" w:rsidP="00F07E49">
      <w:pPr>
        <w:spacing w:after="0" w:line="240" w:lineRule="auto"/>
      </w:pPr>
      <w:r>
        <w:separator/>
      </w:r>
    </w:p>
  </w:footnote>
  <w:footnote w:type="continuationSeparator" w:id="0">
    <w:p w14:paraId="38409403" w14:textId="77777777" w:rsidR="006643BB" w:rsidRDefault="006643BB" w:rsidP="00F07E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BE5B47" w14:textId="2B3870F3" w:rsidR="006643BB" w:rsidRDefault="006643BB" w:rsidP="000A7E66">
    <w:pPr>
      <w:pStyle w:val="Nagwek"/>
      <w:jc w:val="center"/>
    </w:pPr>
    <w:r>
      <w:rPr>
        <w:noProof/>
        <w:lang w:eastAsia="pl-PL"/>
      </w:rPr>
      <w:drawing>
        <wp:inline distT="0" distB="0" distL="0" distR="0" wp14:anchorId="314B81C6" wp14:editId="29CEF381">
          <wp:extent cx="5762625" cy="571500"/>
          <wp:effectExtent l="0" t="0" r="9525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234FE3E" w14:textId="2F51EF53" w:rsidR="006643BB" w:rsidRDefault="006643BB">
    <w:pPr>
      <w:pStyle w:val="Nagwek"/>
    </w:pPr>
    <w:r>
      <w:rPr>
        <w:noProof/>
        <w:lang w:eastAsia="pl-PL"/>
      </w:rPr>
      <w:drawing>
        <wp:inline distT="0" distB="0" distL="0" distR="0" wp14:anchorId="7556FCD8" wp14:editId="252EE56E">
          <wp:extent cx="3589091" cy="536575"/>
          <wp:effectExtent l="0" t="0" r="0" b="0"/>
          <wp:docPr id="12" name="Grafika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875452" name="Grafika 1274875452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:asvg="http://schemas.microsoft.com/office/drawing/2016/SVG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93735" cy="537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54B93"/>
    <w:multiLevelType w:val="hybridMultilevel"/>
    <w:tmpl w:val="BA641788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">
    <w:nsid w:val="012A4922"/>
    <w:multiLevelType w:val="hybridMultilevel"/>
    <w:tmpl w:val="3E4C4C2C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>
    <w:nsid w:val="040B3650"/>
    <w:multiLevelType w:val="multilevel"/>
    <w:tmpl w:val="BC6A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2E3FF4"/>
    <w:multiLevelType w:val="multilevel"/>
    <w:tmpl w:val="82D4A7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B381C85"/>
    <w:multiLevelType w:val="multilevel"/>
    <w:tmpl w:val="4E4C24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5">
    <w:nsid w:val="0B68554E"/>
    <w:multiLevelType w:val="multilevel"/>
    <w:tmpl w:val="A2FAC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FC06DB"/>
    <w:multiLevelType w:val="multilevel"/>
    <w:tmpl w:val="5C9A0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9602BBE"/>
    <w:multiLevelType w:val="multilevel"/>
    <w:tmpl w:val="88E64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A6B3253"/>
    <w:multiLevelType w:val="multilevel"/>
    <w:tmpl w:val="89E0C1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CF46E53"/>
    <w:multiLevelType w:val="hybridMultilevel"/>
    <w:tmpl w:val="4C5E102E"/>
    <w:lvl w:ilvl="0" w:tplc="B2AE2E02">
      <w:start w:val="1"/>
      <w:numFmt w:val="decimal"/>
      <w:lvlText w:val="%1.)"/>
      <w:lvlJc w:val="left"/>
      <w:pPr>
        <w:ind w:left="5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0">
    <w:nsid w:val="27243A90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72C6D37"/>
    <w:multiLevelType w:val="hybridMultilevel"/>
    <w:tmpl w:val="65282584"/>
    <w:lvl w:ilvl="0" w:tplc="8C308FC6">
      <w:start w:val="1"/>
      <w:numFmt w:val="decimal"/>
      <w:lvlText w:val="%1."/>
      <w:lvlJc w:val="left"/>
      <w:pPr>
        <w:ind w:left="218" w:hanging="360"/>
      </w:pPr>
      <w:rPr>
        <w:rFonts w:hint="default"/>
        <w:b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>
    <w:nsid w:val="2838188C"/>
    <w:multiLevelType w:val="hybridMultilevel"/>
    <w:tmpl w:val="B072B75A"/>
    <w:lvl w:ilvl="0" w:tplc="CF94EDFE">
      <w:start w:val="1"/>
      <w:numFmt w:val="decimal"/>
      <w:lvlText w:val="%1.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3">
    <w:nsid w:val="36312169"/>
    <w:multiLevelType w:val="hybridMultilevel"/>
    <w:tmpl w:val="DC4262F6"/>
    <w:lvl w:ilvl="0" w:tplc="04150011">
      <w:start w:val="1"/>
      <w:numFmt w:val="decimal"/>
      <w:lvlText w:val="%1)"/>
      <w:lvlJc w:val="left"/>
      <w:pPr>
        <w:ind w:left="938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14">
    <w:nsid w:val="3B36399B"/>
    <w:multiLevelType w:val="multilevel"/>
    <w:tmpl w:val="49C8080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>
    <w:nsid w:val="3D9A7DB5"/>
    <w:multiLevelType w:val="multilevel"/>
    <w:tmpl w:val="DD129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F642021"/>
    <w:multiLevelType w:val="hybridMultilevel"/>
    <w:tmpl w:val="AAF63B2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33350AA"/>
    <w:multiLevelType w:val="hybridMultilevel"/>
    <w:tmpl w:val="7C0419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7DC042B"/>
    <w:multiLevelType w:val="hybridMultilevel"/>
    <w:tmpl w:val="38DCD90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F73ED3"/>
    <w:multiLevelType w:val="hybridMultilevel"/>
    <w:tmpl w:val="D5BE5B6C"/>
    <w:lvl w:ilvl="0" w:tplc="C778D152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9A287C82">
      <w:start w:val="1"/>
      <w:numFmt w:val="decimal"/>
      <w:lvlText w:val="%2.)"/>
      <w:lvlJc w:val="left"/>
      <w:pPr>
        <w:ind w:left="1800" w:hanging="360"/>
      </w:pPr>
      <w:rPr>
        <w:rFonts w:ascii="Times New Roman" w:eastAsiaTheme="minorHAnsi" w:hAnsi="Times New Roman" w:cs="Times New Roman"/>
      </w:rPr>
    </w:lvl>
    <w:lvl w:ilvl="2" w:tplc="E4E02288">
      <w:start w:val="1"/>
      <w:numFmt w:val="decimal"/>
      <w:lvlText w:val="%3.)"/>
      <w:lvlJc w:val="right"/>
      <w:pPr>
        <w:ind w:left="2520" w:hanging="180"/>
      </w:pPr>
      <w:rPr>
        <w:rFonts w:ascii="Times New Roman" w:eastAsiaTheme="minorHAnsi" w:hAnsi="Times New Roman"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EEA1A25"/>
    <w:multiLevelType w:val="hybridMultilevel"/>
    <w:tmpl w:val="DCDEBAEE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1">
    <w:nsid w:val="5A4C67D4"/>
    <w:multiLevelType w:val="multilevel"/>
    <w:tmpl w:val="88DE3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CE86CE9"/>
    <w:multiLevelType w:val="hybridMultilevel"/>
    <w:tmpl w:val="8DD6F0AA"/>
    <w:lvl w:ilvl="0" w:tplc="418CEEE6">
      <w:start w:val="1"/>
      <w:numFmt w:val="upperRoman"/>
      <w:lvlText w:val="%1."/>
      <w:lvlJc w:val="left"/>
      <w:pPr>
        <w:tabs>
          <w:tab w:val="num" w:pos="0"/>
        </w:tabs>
        <w:ind w:left="360" w:hanging="360"/>
      </w:pPr>
      <w:rPr>
        <w:b/>
      </w:rPr>
    </w:lvl>
    <w:lvl w:ilvl="1" w:tplc="5FDCE6AA">
      <w:start w:val="3"/>
      <w:numFmt w:val="decimal"/>
      <w:lvlText w:val="%2."/>
      <w:lvlJc w:val="left"/>
      <w:pPr>
        <w:tabs>
          <w:tab w:val="num" w:pos="-180"/>
        </w:tabs>
        <w:ind w:left="-180" w:hanging="360"/>
      </w:pPr>
      <w:rPr>
        <w:rFonts w:ascii="Times New Roman" w:eastAsia="Times New Roman" w:hAnsi="Times New Roman" w:cs="Times New Roman" w:hint="default"/>
      </w:rPr>
    </w:lvl>
    <w:lvl w:ilvl="2" w:tplc="1586143E">
      <w:start w:val="5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04150013">
      <w:start w:val="1"/>
      <w:numFmt w:val="upperRoman"/>
      <w:lvlText w:val="%4."/>
      <w:lvlJc w:val="right"/>
      <w:pPr>
        <w:ind w:left="2700" w:hanging="360"/>
      </w:pPr>
      <w:rPr>
        <w:b w:val="0"/>
      </w:rPr>
    </w:lvl>
    <w:lvl w:ilvl="4" w:tplc="04150019">
      <w:start w:val="1"/>
      <w:numFmt w:val="lowerLetter"/>
      <w:lvlText w:val="%5."/>
      <w:lvlJc w:val="left"/>
      <w:pPr>
        <w:ind w:left="3420" w:hanging="360"/>
      </w:pPr>
    </w:lvl>
    <w:lvl w:ilvl="5" w:tplc="6E3C874C">
      <w:start w:val="6"/>
      <w:numFmt w:val="decimal"/>
      <w:lvlText w:val="%6)"/>
      <w:lvlJc w:val="left"/>
      <w:pPr>
        <w:ind w:left="4320" w:hanging="360"/>
      </w:pPr>
    </w:lvl>
    <w:lvl w:ilvl="6" w:tplc="0415000F">
      <w:start w:val="1"/>
      <w:numFmt w:val="decimal"/>
      <w:lvlText w:val="%7."/>
      <w:lvlJc w:val="left"/>
      <w:pPr>
        <w:ind w:left="4860" w:hanging="360"/>
      </w:pPr>
    </w:lvl>
    <w:lvl w:ilvl="7" w:tplc="04150019">
      <w:start w:val="1"/>
      <w:numFmt w:val="lowerLetter"/>
      <w:lvlText w:val="%8."/>
      <w:lvlJc w:val="left"/>
      <w:pPr>
        <w:ind w:left="5580" w:hanging="360"/>
      </w:pPr>
    </w:lvl>
    <w:lvl w:ilvl="8" w:tplc="0415001B">
      <w:start w:val="1"/>
      <w:numFmt w:val="lowerRoman"/>
      <w:lvlText w:val="%9."/>
      <w:lvlJc w:val="right"/>
      <w:pPr>
        <w:ind w:left="6300" w:hanging="180"/>
      </w:pPr>
    </w:lvl>
  </w:abstractNum>
  <w:abstractNum w:abstractNumId="23">
    <w:nsid w:val="5DFC6833"/>
    <w:multiLevelType w:val="hybridMultilevel"/>
    <w:tmpl w:val="59220774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4">
    <w:nsid w:val="69FF3C15"/>
    <w:multiLevelType w:val="hybridMultilevel"/>
    <w:tmpl w:val="7454570C"/>
    <w:lvl w:ilvl="0" w:tplc="04150001">
      <w:start w:val="1"/>
      <w:numFmt w:val="bullet"/>
      <w:lvlText w:val=""/>
      <w:lvlJc w:val="left"/>
      <w:pPr>
        <w:ind w:left="12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5">
    <w:nsid w:val="6D2A2E96"/>
    <w:multiLevelType w:val="hybridMultilevel"/>
    <w:tmpl w:val="B9D6D8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6795B5E"/>
    <w:multiLevelType w:val="hybridMultilevel"/>
    <w:tmpl w:val="F4ECBA1E"/>
    <w:lvl w:ilvl="0" w:tplc="C778D152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A85415E8">
      <w:start w:val="1"/>
      <w:numFmt w:val="decimal"/>
      <w:lvlText w:val="%2.)"/>
      <w:lvlJc w:val="left"/>
      <w:pPr>
        <w:ind w:left="1800" w:hanging="360"/>
      </w:pPr>
      <w:rPr>
        <w:rFonts w:ascii="Dosis" w:eastAsiaTheme="minorHAnsi" w:hAnsi="Dosis" w:cs="Times New Roman" w:hint="default"/>
      </w:rPr>
    </w:lvl>
    <w:lvl w:ilvl="2" w:tplc="D728D496">
      <w:start w:val="1"/>
      <w:numFmt w:val="decimal"/>
      <w:lvlText w:val="%3.)"/>
      <w:lvlJc w:val="right"/>
      <w:pPr>
        <w:ind w:left="2520" w:hanging="180"/>
      </w:pPr>
      <w:rPr>
        <w:rFonts w:ascii="Dosis" w:eastAsiaTheme="minorHAnsi" w:hAnsi="Dosis" w:cs="Times New Roman" w:hint="default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B9422E5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5"/>
  </w:num>
  <w:num w:numId="2">
    <w:abstractNumId w:val="16"/>
  </w:num>
  <w:num w:numId="3">
    <w:abstractNumId w:val="11"/>
  </w:num>
  <w:num w:numId="4">
    <w:abstractNumId w:val="0"/>
  </w:num>
  <w:num w:numId="5">
    <w:abstractNumId w:val="23"/>
  </w:num>
  <w:num w:numId="6">
    <w:abstractNumId w:val="13"/>
  </w:num>
  <w:num w:numId="7">
    <w:abstractNumId w:val="18"/>
  </w:num>
  <w:num w:numId="8">
    <w:abstractNumId w:val="1"/>
  </w:num>
  <w:num w:numId="9">
    <w:abstractNumId w:val="12"/>
  </w:num>
  <w:num w:numId="10">
    <w:abstractNumId w:val="20"/>
  </w:num>
  <w:num w:numId="11">
    <w:abstractNumId w:val="22"/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</w:num>
  <w:num w:numId="14">
    <w:abstractNumId w:val="24"/>
  </w:num>
  <w:num w:numId="15">
    <w:abstractNumId w:val="10"/>
  </w:num>
  <w:num w:numId="16">
    <w:abstractNumId w:val="8"/>
  </w:num>
  <w:num w:numId="17">
    <w:abstractNumId w:val="7"/>
  </w:num>
  <w:num w:numId="18">
    <w:abstractNumId w:val="6"/>
  </w:num>
  <w:num w:numId="19">
    <w:abstractNumId w:val="15"/>
  </w:num>
  <w:num w:numId="20">
    <w:abstractNumId w:val="5"/>
  </w:num>
  <w:num w:numId="21">
    <w:abstractNumId w:val="2"/>
  </w:num>
  <w:num w:numId="22">
    <w:abstractNumId w:val="21"/>
  </w:num>
  <w:num w:numId="23">
    <w:abstractNumId w:val="17"/>
  </w:num>
  <w:num w:numId="24">
    <w:abstractNumId w:val="19"/>
  </w:num>
  <w:num w:numId="25">
    <w:abstractNumId w:val="3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7"/>
  </w:num>
  <w:num w:numId="27">
    <w:abstractNumId w:val="26"/>
  </w:num>
  <w:num w:numId="2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6C2E"/>
    <w:rsid w:val="000218F0"/>
    <w:rsid w:val="0003228B"/>
    <w:rsid w:val="00041F8A"/>
    <w:rsid w:val="0005250F"/>
    <w:rsid w:val="0007381E"/>
    <w:rsid w:val="00083C74"/>
    <w:rsid w:val="000A7E66"/>
    <w:rsid w:val="000B4BF2"/>
    <w:rsid w:val="000B4DC6"/>
    <w:rsid w:val="000B5F60"/>
    <w:rsid w:val="000C009E"/>
    <w:rsid w:val="000C543C"/>
    <w:rsid w:val="000C6FFE"/>
    <w:rsid w:val="000D35EC"/>
    <w:rsid w:val="000D3E86"/>
    <w:rsid w:val="000F10D8"/>
    <w:rsid w:val="00114FE0"/>
    <w:rsid w:val="0013380D"/>
    <w:rsid w:val="00140F02"/>
    <w:rsid w:val="001560F6"/>
    <w:rsid w:val="001809A0"/>
    <w:rsid w:val="001D1BCA"/>
    <w:rsid w:val="002020F8"/>
    <w:rsid w:val="002162B7"/>
    <w:rsid w:val="002232E7"/>
    <w:rsid w:val="00242C7B"/>
    <w:rsid w:val="002557D2"/>
    <w:rsid w:val="0026233D"/>
    <w:rsid w:val="002637E5"/>
    <w:rsid w:val="00281178"/>
    <w:rsid w:val="00286EF6"/>
    <w:rsid w:val="002A737B"/>
    <w:rsid w:val="002B25CC"/>
    <w:rsid w:val="002B73AC"/>
    <w:rsid w:val="002C1BA2"/>
    <w:rsid w:val="002D4FD7"/>
    <w:rsid w:val="00301217"/>
    <w:rsid w:val="00315525"/>
    <w:rsid w:val="00335577"/>
    <w:rsid w:val="0037121D"/>
    <w:rsid w:val="00372049"/>
    <w:rsid w:val="003725B4"/>
    <w:rsid w:val="0038098C"/>
    <w:rsid w:val="003A1A71"/>
    <w:rsid w:val="003B3505"/>
    <w:rsid w:val="003B55F4"/>
    <w:rsid w:val="003C6173"/>
    <w:rsid w:val="003C67BB"/>
    <w:rsid w:val="003D308A"/>
    <w:rsid w:val="003E6ABD"/>
    <w:rsid w:val="0041212C"/>
    <w:rsid w:val="004238A7"/>
    <w:rsid w:val="00427669"/>
    <w:rsid w:val="0044273B"/>
    <w:rsid w:val="00470FF8"/>
    <w:rsid w:val="00486827"/>
    <w:rsid w:val="004921FC"/>
    <w:rsid w:val="004C0912"/>
    <w:rsid w:val="004C1099"/>
    <w:rsid w:val="004D1301"/>
    <w:rsid w:val="004D7BB2"/>
    <w:rsid w:val="004E7998"/>
    <w:rsid w:val="004F1B36"/>
    <w:rsid w:val="004F78AD"/>
    <w:rsid w:val="00510177"/>
    <w:rsid w:val="00510DB0"/>
    <w:rsid w:val="00520F07"/>
    <w:rsid w:val="00527742"/>
    <w:rsid w:val="00561B25"/>
    <w:rsid w:val="00563078"/>
    <w:rsid w:val="00585962"/>
    <w:rsid w:val="00585A98"/>
    <w:rsid w:val="005A1B54"/>
    <w:rsid w:val="005A4303"/>
    <w:rsid w:val="005A7999"/>
    <w:rsid w:val="005B71F6"/>
    <w:rsid w:val="005C143E"/>
    <w:rsid w:val="005D1E64"/>
    <w:rsid w:val="005D6584"/>
    <w:rsid w:val="005E204E"/>
    <w:rsid w:val="005E325E"/>
    <w:rsid w:val="0061081A"/>
    <w:rsid w:val="0061185A"/>
    <w:rsid w:val="0061189C"/>
    <w:rsid w:val="00640F25"/>
    <w:rsid w:val="006571C6"/>
    <w:rsid w:val="006643BB"/>
    <w:rsid w:val="00670BFB"/>
    <w:rsid w:val="00676192"/>
    <w:rsid w:val="00682611"/>
    <w:rsid w:val="006A7D92"/>
    <w:rsid w:val="006C29B9"/>
    <w:rsid w:val="006E31B9"/>
    <w:rsid w:val="007077F1"/>
    <w:rsid w:val="00720268"/>
    <w:rsid w:val="00756480"/>
    <w:rsid w:val="00761FD9"/>
    <w:rsid w:val="00773338"/>
    <w:rsid w:val="00781DFA"/>
    <w:rsid w:val="00790CEA"/>
    <w:rsid w:val="00794D67"/>
    <w:rsid w:val="007A6E5A"/>
    <w:rsid w:val="007A7221"/>
    <w:rsid w:val="007C732D"/>
    <w:rsid w:val="007E2FDA"/>
    <w:rsid w:val="007F3888"/>
    <w:rsid w:val="00827C2F"/>
    <w:rsid w:val="00832FF2"/>
    <w:rsid w:val="00837CD9"/>
    <w:rsid w:val="00842D52"/>
    <w:rsid w:val="0085390E"/>
    <w:rsid w:val="00892384"/>
    <w:rsid w:val="00897B9A"/>
    <w:rsid w:val="008B0564"/>
    <w:rsid w:val="008D28F4"/>
    <w:rsid w:val="008D4D36"/>
    <w:rsid w:val="008F5A51"/>
    <w:rsid w:val="008F605F"/>
    <w:rsid w:val="008F6A39"/>
    <w:rsid w:val="00912748"/>
    <w:rsid w:val="0092102E"/>
    <w:rsid w:val="00962E6F"/>
    <w:rsid w:val="00983141"/>
    <w:rsid w:val="009847B7"/>
    <w:rsid w:val="00995581"/>
    <w:rsid w:val="009A34E5"/>
    <w:rsid w:val="009C79D9"/>
    <w:rsid w:val="009D53F6"/>
    <w:rsid w:val="009D70A0"/>
    <w:rsid w:val="009E0B06"/>
    <w:rsid w:val="009E64FF"/>
    <w:rsid w:val="009E7063"/>
    <w:rsid w:val="009F085F"/>
    <w:rsid w:val="009F6535"/>
    <w:rsid w:val="00A20C46"/>
    <w:rsid w:val="00A21F43"/>
    <w:rsid w:val="00A3107F"/>
    <w:rsid w:val="00A56C2E"/>
    <w:rsid w:val="00A85F31"/>
    <w:rsid w:val="00A86C04"/>
    <w:rsid w:val="00A913B6"/>
    <w:rsid w:val="00AB586E"/>
    <w:rsid w:val="00AC2DCD"/>
    <w:rsid w:val="00AE63A0"/>
    <w:rsid w:val="00B25448"/>
    <w:rsid w:val="00B27736"/>
    <w:rsid w:val="00B330BB"/>
    <w:rsid w:val="00B36A09"/>
    <w:rsid w:val="00B40107"/>
    <w:rsid w:val="00B42DA6"/>
    <w:rsid w:val="00B44886"/>
    <w:rsid w:val="00B7534C"/>
    <w:rsid w:val="00B95D0C"/>
    <w:rsid w:val="00BF0AC7"/>
    <w:rsid w:val="00BF3E7A"/>
    <w:rsid w:val="00C0709F"/>
    <w:rsid w:val="00C11AC9"/>
    <w:rsid w:val="00C241E0"/>
    <w:rsid w:val="00C2457A"/>
    <w:rsid w:val="00C35E41"/>
    <w:rsid w:val="00C36242"/>
    <w:rsid w:val="00C43BF8"/>
    <w:rsid w:val="00C510E3"/>
    <w:rsid w:val="00C62ED3"/>
    <w:rsid w:val="00C75163"/>
    <w:rsid w:val="00C77ED4"/>
    <w:rsid w:val="00C8219D"/>
    <w:rsid w:val="00CD41BC"/>
    <w:rsid w:val="00CE0E04"/>
    <w:rsid w:val="00CF18F6"/>
    <w:rsid w:val="00D17F64"/>
    <w:rsid w:val="00D23C6C"/>
    <w:rsid w:val="00D32C43"/>
    <w:rsid w:val="00D40FE6"/>
    <w:rsid w:val="00D41B60"/>
    <w:rsid w:val="00D47C39"/>
    <w:rsid w:val="00D50211"/>
    <w:rsid w:val="00D67651"/>
    <w:rsid w:val="00D82203"/>
    <w:rsid w:val="00D863CF"/>
    <w:rsid w:val="00DA0D09"/>
    <w:rsid w:val="00DA3300"/>
    <w:rsid w:val="00DA4116"/>
    <w:rsid w:val="00DB2995"/>
    <w:rsid w:val="00DD35BE"/>
    <w:rsid w:val="00DF75C3"/>
    <w:rsid w:val="00E068F4"/>
    <w:rsid w:val="00E15061"/>
    <w:rsid w:val="00E45F85"/>
    <w:rsid w:val="00E619B6"/>
    <w:rsid w:val="00E75052"/>
    <w:rsid w:val="00EB520B"/>
    <w:rsid w:val="00ED0CFC"/>
    <w:rsid w:val="00ED146D"/>
    <w:rsid w:val="00F02506"/>
    <w:rsid w:val="00F04BCB"/>
    <w:rsid w:val="00F07E49"/>
    <w:rsid w:val="00F20A44"/>
    <w:rsid w:val="00F36994"/>
    <w:rsid w:val="00F421DF"/>
    <w:rsid w:val="00F42FE2"/>
    <w:rsid w:val="00F4495F"/>
    <w:rsid w:val="00F514FF"/>
    <w:rsid w:val="00F63D73"/>
    <w:rsid w:val="00F929CD"/>
    <w:rsid w:val="00FA0B57"/>
    <w:rsid w:val="00FA5B90"/>
    <w:rsid w:val="00FC3165"/>
    <w:rsid w:val="00FE49AC"/>
    <w:rsid w:val="00FF6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FE6B4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6643BB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6643BB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6643BB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6643B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651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opatrzenie@e-szpital.eu.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latformazakupowa.pl/pn/spzoz_kedzierzynkozle/proceedings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sv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5022DBBC</Template>
  <TotalTime>257</TotalTime>
  <Pages>10</Pages>
  <Words>2387</Words>
  <Characters>14328</Characters>
  <Application>Microsoft Office Word</Application>
  <DocSecurity>0</DocSecurity>
  <Lines>119</Lines>
  <Paragraphs>33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Jagła</dc:creator>
  <cp:lastModifiedBy>Litwinowicz Łukasz</cp:lastModifiedBy>
  <cp:revision>22</cp:revision>
  <cp:lastPrinted>2026-03-27T12:31:00Z</cp:lastPrinted>
  <dcterms:created xsi:type="dcterms:W3CDTF">2026-03-03T08:58:00Z</dcterms:created>
  <dcterms:modified xsi:type="dcterms:W3CDTF">2026-03-27T12:35:00Z</dcterms:modified>
</cp:coreProperties>
</file>